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B706E0" w:rsidP="0077380D" w:rsidRDefault="00B706E0" w14:paraId="672A6659" wp14:textId="7777777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  <w:bookmarkStart w:name="_Hlk15043391" w:id="0"/>
      <w:bookmarkStart w:name="_Hlk17448514" w:id="1"/>
    </w:p>
    <w:p xmlns:wp14="http://schemas.microsoft.com/office/word/2010/wordml" w:rsidRPr="002075E6" w:rsidR="0040650D" w:rsidP="002075E6" w:rsidRDefault="00790FAC" w14:paraId="7F653F34" wp14:textId="77777777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2"/>
          <w:szCs w:val="22"/>
        </w:rPr>
      </w:pPr>
      <w:r w:rsidRPr="002075E6">
        <w:rPr>
          <w:rFonts w:cs="Arial"/>
          <w:b/>
          <w:sz w:val="22"/>
          <w:szCs w:val="22"/>
        </w:rPr>
        <w:t xml:space="preserve">ANEXO </w:t>
      </w:r>
      <w:r w:rsidRPr="002075E6" w:rsidR="0040650D">
        <w:rPr>
          <w:rFonts w:cs="Arial"/>
          <w:b/>
          <w:sz w:val="22"/>
          <w:szCs w:val="22"/>
        </w:rPr>
        <w:t>III</w:t>
      </w:r>
    </w:p>
    <w:p xmlns:wp14="http://schemas.microsoft.com/office/word/2010/wordml" w:rsidRPr="002075E6" w:rsidR="00DD544D" w:rsidP="002075E6" w:rsidRDefault="00DD544D" w14:paraId="1C799B48" wp14:textId="77777777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b/>
          <w:sz w:val="22"/>
          <w:szCs w:val="22"/>
        </w:rPr>
        <w:t>MODELO DE PROPOSTA DE PREÇO</w:t>
      </w:r>
    </w:p>
    <w:p xmlns:wp14="http://schemas.microsoft.com/office/word/2010/wordml" w:rsidRPr="002075E6" w:rsidR="000F085F" w:rsidP="002075E6" w:rsidRDefault="000F085F" w14:paraId="0A37501D" wp14:textId="77777777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2"/>
          <w:szCs w:val="22"/>
        </w:rPr>
      </w:pPr>
    </w:p>
    <w:tbl>
      <w:tblPr>
        <w:tblStyle w:val="TableNormal"/>
        <w:tblpPr w:leftFromText="141" w:rightFromText="141" w:vertAnchor="text" w:horzAnchor="margin" w:tblpXSpec="center" w:tblpY="-57"/>
        <w:tblW w:w="96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87"/>
        <w:gridCol w:w="709"/>
        <w:gridCol w:w="1842"/>
        <w:gridCol w:w="1560"/>
        <w:gridCol w:w="3549"/>
      </w:tblGrid>
      <w:tr xmlns:wp14="http://schemas.microsoft.com/office/word/2010/wordml" w:rsidRPr="002075E6" w:rsidR="00790FAC" w:rsidTr="002E26A1" w14:paraId="6248CBA2" wp14:textId="77777777">
        <w:trPr>
          <w:trHeight w:val="277"/>
        </w:trPr>
        <w:tc>
          <w:tcPr>
            <w:tcW w:w="96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5858"/>
            <w:hideMark/>
          </w:tcPr>
          <w:p w:rsidRPr="002075E6" w:rsidR="00790FAC" w:rsidP="002075E6" w:rsidRDefault="00790FAC" w14:paraId="7E65EED1" wp14:textId="77777777">
            <w:pPr>
              <w:spacing w:line="360" w:lineRule="auto"/>
              <w:jc w:val="center"/>
              <w:rPr>
                <w:rFonts w:cs="Arial"/>
                <w:b/>
                <w:szCs w:val="22"/>
                <w:lang w:bidi="pt-BR"/>
              </w:rPr>
            </w:pPr>
            <w:r w:rsidRPr="002075E6">
              <w:rPr>
                <w:rFonts w:cs="Arial"/>
                <w:b/>
                <w:color w:val="FFFFFF"/>
                <w:szCs w:val="22"/>
                <w:lang w:bidi="pt-BR"/>
              </w:rPr>
              <w:t>IDENTIFICAÇÃO</w:t>
            </w:r>
          </w:p>
        </w:tc>
      </w:tr>
      <w:tr xmlns:wp14="http://schemas.microsoft.com/office/word/2010/wordml" w:rsidRPr="002075E6" w:rsidR="00790FAC" w:rsidTr="002A04BA" w14:paraId="3F29443D" wp14:textId="77777777">
        <w:trPr>
          <w:trHeight w:val="275"/>
        </w:trPr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2075E6" w:rsidR="00790FAC" w:rsidP="002075E6" w:rsidRDefault="00790FAC" w14:paraId="4A3A71A1" wp14:textId="77777777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RAZÃO SOCIAL:</w:t>
            </w:r>
          </w:p>
        </w:tc>
        <w:tc>
          <w:tcPr>
            <w:tcW w:w="76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:rsidRPr="002075E6" w:rsidR="00790FAC" w:rsidP="002075E6" w:rsidRDefault="00790FAC" w14:paraId="5DAB6C7B" wp14:textId="77777777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</w:tr>
      <w:tr xmlns:wp14="http://schemas.microsoft.com/office/word/2010/wordml" w:rsidRPr="002075E6" w:rsidR="00790FAC" w:rsidTr="002A04BA" w14:paraId="4280A727" wp14:textId="77777777">
        <w:trPr>
          <w:trHeight w:val="275"/>
        </w:trPr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2075E6" w:rsidR="00790FAC" w:rsidP="002075E6" w:rsidRDefault="00790FAC" w14:paraId="78AA8566" wp14:textId="77777777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ENDEREÇO:</w:t>
            </w:r>
          </w:p>
        </w:tc>
        <w:tc>
          <w:tcPr>
            <w:tcW w:w="76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:rsidRPr="002075E6" w:rsidR="00790FAC" w:rsidP="002075E6" w:rsidRDefault="00790FAC" w14:paraId="02EB378F" wp14:textId="77777777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</w:tr>
      <w:tr xmlns:wp14="http://schemas.microsoft.com/office/word/2010/wordml" w:rsidRPr="002075E6" w:rsidR="00790FAC" w:rsidTr="002A04BA" w14:paraId="63F406E2" wp14:textId="77777777">
        <w:trPr>
          <w:trHeight w:val="275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2075E6" w:rsidR="00790FAC" w:rsidP="002075E6" w:rsidRDefault="00790FAC" w14:paraId="31376894" wp14:textId="77777777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UF: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2075E6" w:rsidR="00790FAC" w:rsidP="002075E6" w:rsidRDefault="00790FAC" w14:paraId="6A05A809" wp14:textId="77777777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2075E6" w:rsidR="00790FAC" w:rsidP="002075E6" w:rsidRDefault="002A04BA" w14:paraId="304EA49A" wp14:textId="77777777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C</w:t>
            </w:r>
            <w:r w:rsidRPr="002075E6" w:rsidR="00790FAC">
              <w:rPr>
                <w:rFonts w:cs="Arial"/>
                <w:szCs w:val="22"/>
                <w:lang w:bidi="pt-BR"/>
              </w:rPr>
              <w:t>EP: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2075E6" w:rsidR="00790FAC" w:rsidP="002075E6" w:rsidRDefault="00790FAC" w14:paraId="5A39BBE3" wp14:textId="77777777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2075E6" w:rsidR="00790FAC" w:rsidP="002075E6" w:rsidRDefault="00790FAC" w14:paraId="5A59739C" wp14:textId="77777777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TELEFONE:</w:t>
            </w:r>
          </w:p>
        </w:tc>
        <w:tc>
          <w:tcPr>
            <w:tcW w:w="3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:rsidRPr="002075E6" w:rsidR="00790FAC" w:rsidP="002075E6" w:rsidRDefault="00790FAC" w14:paraId="6515A6DB" wp14:textId="77777777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(    )</w:t>
            </w:r>
          </w:p>
        </w:tc>
      </w:tr>
      <w:tr xmlns:wp14="http://schemas.microsoft.com/office/word/2010/wordml" w:rsidRPr="002075E6" w:rsidR="002A04BA" w:rsidTr="008D609F" w14:paraId="688E95DC" wp14:textId="77777777">
        <w:trPr>
          <w:trHeight w:val="275"/>
        </w:trPr>
        <w:tc>
          <w:tcPr>
            <w:tcW w:w="96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2075E6" w:rsidR="002A04BA" w:rsidP="002075E6" w:rsidRDefault="002A04BA" w14:paraId="25A04974" wp14:textId="77777777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EMAIL:</w:t>
            </w:r>
          </w:p>
        </w:tc>
      </w:tr>
    </w:tbl>
    <w:p xmlns:wp14="http://schemas.microsoft.com/office/word/2010/wordml" w:rsidRPr="002075E6" w:rsidR="00790FAC" w:rsidP="003370EA" w:rsidRDefault="00790FAC" w14:paraId="41C8F396" wp14:textId="77777777">
      <w:pPr>
        <w:autoSpaceDE w:val="0"/>
        <w:autoSpaceDN w:val="0"/>
        <w:adjustRightInd w:val="0"/>
        <w:spacing w:line="360" w:lineRule="auto"/>
        <w:rPr>
          <w:rFonts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92"/>
        <w:tblW w:w="1038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26"/>
        <w:gridCol w:w="4970"/>
        <w:gridCol w:w="1693"/>
        <w:gridCol w:w="1000"/>
        <w:gridCol w:w="1593"/>
      </w:tblGrid>
      <w:tr xmlns:wp14="http://schemas.microsoft.com/office/word/2010/wordml" w:rsidRPr="002075E6" w:rsidR="003370EA" w:rsidTr="0690DB08" w14:paraId="1B41D253" wp14:textId="77777777">
        <w:tc>
          <w:tcPr>
            <w:tcW w:w="11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DDDDD"/>
            <w:tcMar/>
            <w:vAlign w:val="center"/>
            <w:hideMark/>
          </w:tcPr>
          <w:p w:rsidRPr="00584308" w:rsidR="003370EA" w:rsidP="003370EA" w:rsidRDefault="00584308" w14:paraId="6230B392" wp14:textId="77777777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bookmarkStart w:name="_Hlk17448763" w:id="2"/>
            <w:bookmarkStart w:name="_Hlk17448588" w:id="3"/>
            <w:bookmarkEnd w:id="0"/>
            <w:bookmarkEnd w:id="1"/>
            <w:r w:rsidRPr="00584308">
              <w:rPr>
                <w:rFonts w:cs="Arial"/>
                <w:b/>
                <w:sz w:val="22"/>
                <w:szCs w:val="22"/>
              </w:rPr>
              <w:t>ITEM</w:t>
            </w:r>
          </w:p>
        </w:tc>
        <w:tc>
          <w:tcPr>
            <w:tcW w:w="49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DDDDD"/>
            <w:tcMar/>
            <w:vAlign w:val="center"/>
            <w:hideMark/>
          </w:tcPr>
          <w:p w:rsidRPr="003370EA" w:rsidR="003370EA" w:rsidP="003370EA" w:rsidRDefault="00584308" w14:paraId="78DBAB31" wp14:textId="77777777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6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DDDDD"/>
            <w:tcMar/>
            <w:vAlign w:val="center"/>
            <w:hideMark/>
          </w:tcPr>
          <w:p w:rsidRPr="003370EA" w:rsidR="003370EA" w:rsidP="003370EA" w:rsidRDefault="00584308" w14:paraId="16D41C87" wp14:textId="77777777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0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DDDDD"/>
            <w:tcMar/>
            <w:vAlign w:val="center"/>
            <w:hideMark/>
          </w:tcPr>
          <w:p w:rsidRPr="003370EA" w:rsidR="003370EA" w:rsidP="003370EA" w:rsidRDefault="00584308" w14:paraId="5D866F4A" wp14:textId="77777777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QTDE.</w:t>
            </w:r>
          </w:p>
        </w:tc>
        <w:tc>
          <w:tcPr>
            <w:tcW w:w="15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DDDDD"/>
            <w:tcMar/>
          </w:tcPr>
          <w:p w:rsidRPr="003370EA" w:rsidR="003370EA" w:rsidP="003370EA" w:rsidRDefault="003370EA" w14:paraId="30B40569" wp14:textId="77777777">
            <w:pPr>
              <w:spacing w:line="36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VALOR TOTAL (R$)</w:t>
            </w:r>
          </w:p>
        </w:tc>
      </w:tr>
      <w:tr xmlns:wp14="http://schemas.microsoft.com/office/word/2010/wordml" w:rsidRPr="002075E6" w:rsidR="003370EA" w:rsidTr="0690DB08" w14:paraId="4AF81E93" wp14:textId="77777777">
        <w:tc>
          <w:tcPr>
            <w:tcW w:w="11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  <w:vAlign w:val="center"/>
            <w:hideMark/>
          </w:tcPr>
          <w:p w:rsidRPr="00E43326" w:rsidR="003370EA" w:rsidP="00E43326" w:rsidRDefault="00584308" w14:paraId="649841BE" wp14:textId="77777777">
            <w:pPr>
              <w:pStyle w:val="tabelatextoalinhadoesquerda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332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  <w:vAlign w:val="center"/>
            <w:hideMark/>
          </w:tcPr>
          <w:p w:rsidRPr="00E43326" w:rsidR="003370EA" w:rsidP="0690DB08" w:rsidRDefault="00584308" w14:paraId="3CC62A05" wp14:textId="552A522F">
            <w:pPr>
              <w:pStyle w:val="Normal"/>
              <w:spacing w:line="36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</w:pPr>
            <w:r w:rsidRPr="0690DB08" w:rsidR="22BAA86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 xml:space="preserve">Aquisição de 3 toalhas redonda tecido </w:t>
            </w:r>
            <w:r w:rsidRPr="0690DB08" w:rsidR="22BAA86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Jacquard</w:t>
            </w:r>
            <w:r w:rsidRPr="0690DB08" w:rsidR="22BAA86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 xml:space="preserve">, cor branco </w:t>
            </w:r>
            <w:r w:rsidRPr="0690DB08" w:rsidR="22BAA86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white</w:t>
            </w:r>
            <w:r w:rsidRPr="0690DB08" w:rsidR="22BAA86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 xml:space="preserve">, com arabescos decorativos, medida2,80 </w:t>
            </w:r>
            <w:r w:rsidRPr="0690DB08" w:rsidR="22BAA86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mts</w:t>
            </w:r>
            <w:r w:rsidRPr="0690DB08" w:rsidR="22BAA86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 xml:space="preserve"> de diâmetro</w:t>
            </w:r>
            <w:r w:rsidRPr="0690DB08" w:rsidR="3C74815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;</w:t>
            </w:r>
          </w:p>
        </w:tc>
        <w:tc>
          <w:tcPr>
            <w:tcW w:w="16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  <w:vAlign w:val="center"/>
            <w:hideMark/>
          </w:tcPr>
          <w:p w:rsidRPr="00E43326" w:rsidR="003370EA" w:rsidP="00E43326" w:rsidRDefault="00584308" w14:paraId="7EC03C18" wp14:textId="77777777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43326">
              <w:rPr>
                <w:rFonts w:cs="Arial"/>
                <w:sz w:val="22"/>
                <w:szCs w:val="22"/>
              </w:rPr>
              <w:t>unidade</w:t>
            </w:r>
          </w:p>
        </w:tc>
        <w:tc>
          <w:tcPr>
            <w:tcW w:w="10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  <w:vAlign w:val="center"/>
            <w:hideMark/>
          </w:tcPr>
          <w:p w:rsidRPr="00E43326" w:rsidR="003370EA" w:rsidP="00E43326" w:rsidRDefault="00584308" w14:paraId="56B20A0C" wp14:textId="0323A67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690DB08" w:rsidR="455F260D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5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Pr="00E43326" w:rsidR="003370EA" w:rsidP="00E43326" w:rsidRDefault="003370EA" w14:paraId="72A3D3EC" wp14:textId="77777777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690DB08" w:rsidTr="0690DB08" w14:paraId="386201FD">
        <w:trPr>
          <w:trHeight w:val="300"/>
        </w:trPr>
        <w:tc>
          <w:tcPr>
            <w:tcW w:w="11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  <w:vAlign w:val="center"/>
            <w:hideMark/>
          </w:tcPr>
          <w:p w:rsidR="305FD71A" w:rsidP="0690DB08" w:rsidRDefault="305FD71A" w14:paraId="63D19C3A" w14:textId="6EF1848C">
            <w:pPr>
              <w:pStyle w:val="tabelatextoalinhadoesquerda"/>
              <w:spacing w:line="360" w:lineRule="auto"/>
              <w:jc w:val="center"/>
              <w:rPr>
                <w:rFonts w:ascii="Arial" w:hAnsi="Arial" w:cs="Arial"/>
                <w:color w:val="000000" w:themeColor="text1" w:themeTint="FF" w:themeShade="FF"/>
                <w:sz w:val="22"/>
                <w:szCs w:val="22"/>
              </w:rPr>
            </w:pPr>
            <w:r w:rsidRPr="0690DB08" w:rsidR="305FD71A">
              <w:rPr>
                <w:rFonts w:ascii="Arial" w:hAnsi="Arial" w:cs="Arial"/>
                <w:color w:val="000000" w:themeColor="text1" w:themeTint="FF" w:themeShade="FF"/>
                <w:sz w:val="22"/>
                <w:szCs w:val="22"/>
              </w:rPr>
              <w:t>2</w:t>
            </w:r>
          </w:p>
        </w:tc>
        <w:tc>
          <w:tcPr>
            <w:tcW w:w="49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  <w:vAlign w:val="center"/>
            <w:hideMark/>
          </w:tcPr>
          <w:p w:rsidR="305FD71A" w:rsidP="0690DB08" w:rsidRDefault="305FD71A" w14:paraId="15F2F5E2" w14:textId="01F7356B">
            <w:pPr>
              <w:pStyle w:val="Normal"/>
              <w:spacing w:line="360" w:lineRule="auto"/>
              <w:rPr>
                <w:rFonts w:ascii="Calibri" w:hAnsi="Calibri" w:eastAsia="Calibri" w:cs="Calibri"/>
                <w:noProof w:val="0"/>
                <w:sz w:val="24"/>
                <w:szCs w:val="24"/>
                <w:lang w:val="pt-BR"/>
              </w:rPr>
            </w:pPr>
            <w:r w:rsidRPr="0690DB08" w:rsidR="305FD71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 xml:space="preserve">Aquisição de </w:t>
            </w:r>
            <w:r w:rsidRPr="0690DB08" w:rsidR="0D8EA4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1 toalha retangular tecido Jacquard, cor branco white, com arabescos decorativos, medida de aproximadamente 2.60m;</w:t>
            </w:r>
          </w:p>
        </w:tc>
        <w:tc>
          <w:tcPr>
            <w:tcW w:w="16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  <w:vAlign w:val="center"/>
            <w:hideMark/>
          </w:tcPr>
          <w:p w:rsidR="0D8EA4FC" w:rsidP="0690DB08" w:rsidRDefault="0D8EA4FC" w14:paraId="0223BBB1" w14:textId="19BDC638">
            <w:pPr>
              <w:pStyle w:val="Normal"/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690DB08" w:rsidR="0D8EA4FC">
              <w:rPr>
                <w:rFonts w:cs="Arial"/>
                <w:sz w:val="22"/>
                <w:szCs w:val="22"/>
              </w:rPr>
              <w:t>unidade</w:t>
            </w:r>
          </w:p>
        </w:tc>
        <w:tc>
          <w:tcPr>
            <w:tcW w:w="10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  <w:vAlign w:val="center"/>
            <w:hideMark/>
          </w:tcPr>
          <w:p w:rsidR="0D8EA4FC" w:rsidP="0690DB08" w:rsidRDefault="0D8EA4FC" w14:paraId="4CF3329F" w14:textId="6622E663">
            <w:pPr>
              <w:pStyle w:val="Normal"/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690DB08" w:rsidR="0D8EA4FC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5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690DB08" w:rsidP="0690DB08" w:rsidRDefault="0690DB08" w14:paraId="0AB982BA" w14:textId="72D0115F">
            <w:pPr>
              <w:pStyle w:val="Normal"/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xmlns:wp14="http://schemas.microsoft.com/office/word/2010/wordml" w:rsidRPr="002075E6" w:rsidR="002075E6" w:rsidP="002075E6" w:rsidRDefault="002075E6" w14:paraId="60061E4C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xmlns:wp14="http://schemas.microsoft.com/office/word/2010/wordml" w:rsidRPr="002075E6" w:rsidR="00BA682B" w:rsidTr="002F5059" w14:paraId="45EF49AF" wp14:textId="77777777">
        <w:tc>
          <w:tcPr>
            <w:tcW w:w="9209" w:type="dxa"/>
            <w:shd w:val="clear" w:color="auto" w:fill="auto"/>
          </w:tcPr>
          <w:p w:rsidRPr="002075E6" w:rsidR="00BA682B" w:rsidP="002075E6" w:rsidRDefault="00BA682B" w14:paraId="7365437E" wp14:textId="77777777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  <w:r w:rsidRPr="002075E6">
              <w:rPr>
                <w:rFonts w:cs="Arial"/>
                <w:b/>
                <w:sz w:val="22"/>
                <w:szCs w:val="22"/>
                <w:lang w:bidi="pt-BR"/>
              </w:rPr>
              <w:t>CUSTOS DECORRENTES DA EXECUÇÃO CONTRATUAL</w:t>
            </w:r>
          </w:p>
        </w:tc>
      </w:tr>
      <w:tr xmlns:wp14="http://schemas.microsoft.com/office/word/2010/wordml" w:rsidRPr="002075E6" w:rsidR="00BA682B" w:rsidTr="002F5059" w14:paraId="44EAFD9C" wp14:textId="77777777">
        <w:tc>
          <w:tcPr>
            <w:tcW w:w="9209" w:type="dxa"/>
          </w:tcPr>
          <w:p w:rsidRPr="002075E6" w:rsidR="00BA682B" w:rsidP="002075E6" w:rsidRDefault="00BA682B" w14:paraId="4B94D5A5" wp14:textId="77777777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</w:p>
        </w:tc>
      </w:tr>
    </w:tbl>
    <w:p xmlns:wp14="http://schemas.microsoft.com/office/word/2010/wordml" w:rsidRPr="002075E6" w:rsidR="00BA682B" w:rsidP="002075E6" w:rsidRDefault="00BA682B" w14:paraId="3DEEC669" wp14:textId="77777777">
      <w:pPr>
        <w:widowControl w:val="0"/>
        <w:autoSpaceDE w:val="0"/>
        <w:autoSpaceDN w:val="0"/>
        <w:spacing w:line="360" w:lineRule="auto"/>
        <w:jc w:val="center"/>
        <w:rPr>
          <w:rFonts w:cs="Arial"/>
          <w:b/>
          <w:sz w:val="22"/>
          <w:szCs w:val="22"/>
          <w:lang w:bidi="pt-BR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xmlns:wp14="http://schemas.microsoft.com/office/word/2010/wordml" w:rsidRPr="002075E6" w:rsidR="00BA682B" w:rsidTr="002F5059" w14:paraId="5EBF4A97" wp14:textId="77777777">
        <w:tc>
          <w:tcPr>
            <w:tcW w:w="9209" w:type="dxa"/>
            <w:shd w:val="clear" w:color="auto" w:fill="auto"/>
          </w:tcPr>
          <w:p w:rsidRPr="002075E6" w:rsidR="00BA682B" w:rsidP="002075E6" w:rsidRDefault="00BA682B" w14:paraId="3DF980DF" wp14:textId="77777777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  <w:r w:rsidRPr="002075E6">
              <w:rPr>
                <w:rFonts w:cs="Arial"/>
                <w:b/>
                <w:sz w:val="22"/>
                <w:szCs w:val="22"/>
                <w:lang w:bidi="pt-BR"/>
              </w:rPr>
              <w:t>OUTRAS INFORMAÇÕES IMPORTANTES</w:t>
            </w:r>
          </w:p>
        </w:tc>
      </w:tr>
      <w:tr xmlns:wp14="http://schemas.microsoft.com/office/word/2010/wordml" w:rsidRPr="002075E6" w:rsidR="00BA682B" w:rsidTr="002F5059" w14:paraId="3656B9AB" wp14:textId="77777777">
        <w:tc>
          <w:tcPr>
            <w:tcW w:w="9209" w:type="dxa"/>
            <w:shd w:val="clear" w:color="auto" w:fill="auto"/>
          </w:tcPr>
          <w:p w:rsidRPr="002075E6" w:rsidR="00BA682B" w:rsidP="002075E6" w:rsidRDefault="00BA682B" w14:paraId="45FB0818" wp14:textId="77777777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</w:p>
        </w:tc>
      </w:tr>
    </w:tbl>
    <w:p xmlns:wp14="http://schemas.microsoft.com/office/word/2010/wordml" w:rsidRPr="002075E6" w:rsidR="0077380D" w:rsidP="002075E6" w:rsidRDefault="0077380D" w14:paraId="049F31CB" wp14:textId="77777777">
      <w:pPr>
        <w:spacing w:line="360" w:lineRule="auto"/>
        <w:jc w:val="center"/>
        <w:rPr>
          <w:rFonts w:cs="Arial"/>
          <w:sz w:val="22"/>
          <w:szCs w:val="22"/>
        </w:rPr>
      </w:pPr>
    </w:p>
    <w:p xmlns:wp14="http://schemas.microsoft.com/office/word/2010/wordml" w:rsidRPr="002075E6" w:rsidR="0077380D" w:rsidP="002075E6" w:rsidRDefault="0077380D" w14:paraId="359BEA09" wp14:textId="77777777">
      <w:pPr>
        <w:tabs>
          <w:tab w:val="left" w:pos="426"/>
        </w:tabs>
        <w:spacing w:line="360" w:lineRule="auto"/>
        <w:jc w:val="both"/>
        <w:rPr>
          <w:rFonts w:cs="Arial"/>
          <w:szCs w:val="20"/>
        </w:rPr>
      </w:pPr>
      <w:r w:rsidRPr="002075E6">
        <w:rPr>
          <w:rFonts w:cs="Arial"/>
          <w:b/>
          <w:szCs w:val="20"/>
        </w:rPr>
        <w:t>PS:</w:t>
      </w:r>
      <w:r w:rsidRPr="002075E6" w:rsidR="002F5059">
        <w:rPr>
          <w:rFonts w:cs="Arial"/>
          <w:b/>
          <w:szCs w:val="20"/>
        </w:rPr>
        <w:t xml:space="preserve"> </w:t>
      </w:r>
      <w:r w:rsidRPr="002075E6" w:rsidR="00465C0B">
        <w:rPr>
          <w:rFonts w:cs="Arial"/>
          <w:szCs w:val="20"/>
        </w:rPr>
        <w:t>Os valores a serem apresentados deverão incluir os preços em reais (R$) e também deverão estar compreendidos todas e quaisquer despesas de responsabilidades da proponente que, direta ou indiretamente, decorram da execução do objeto licitado.</w:t>
      </w:r>
    </w:p>
    <w:bookmarkEnd w:id="2"/>
    <w:p xmlns:wp14="http://schemas.microsoft.com/office/word/2010/wordml" w:rsidRPr="002075E6" w:rsidR="002A04BA" w:rsidP="002075E6" w:rsidRDefault="002A04BA" w14:paraId="53128261" wp14:textId="77777777">
      <w:pPr>
        <w:tabs>
          <w:tab w:val="left" w:pos="426"/>
        </w:tabs>
        <w:spacing w:line="360" w:lineRule="auto"/>
        <w:ind w:hanging="426"/>
        <w:jc w:val="both"/>
        <w:rPr>
          <w:rFonts w:cs="Arial"/>
          <w:sz w:val="22"/>
          <w:szCs w:val="22"/>
        </w:rPr>
      </w:pPr>
    </w:p>
    <w:p xmlns:wp14="http://schemas.microsoft.com/office/word/2010/wordml" w:rsidR="003370EA" w:rsidP="00115386" w:rsidRDefault="003370EA" w14:paraId="62486C05" wp14:textId="77777777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="003370EA" w:rsidP="00115386" w:rsidRDefault="003370EA" w14:paraId="4101652C" wp14:textId="77777777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="003370EA" w:rsidP="00115386" w:rsidRDefault="003370EA" w14:paraId="4B99056E" wp14:textId="77777777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Pr="002075E6" w:rsidR="0077380D" w:rsidP="003370EA" w:rsidRDefault="0077380D" w14:paraId="760E2CB2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BANCO (Código): _______</w:t>
      </w:r>
      <w:r w:rsidR="002075E6">
        <w:rPr>
          <w:rFonts w:cs="Arial"/>
          <w:sz w:val="22"/>
          <w:szCs w:val="22"/>
        </w:rPr>
        <w:t>_</w:t>
      </w:r>
      <w:r w:rsidRPr="002075E6">
        <w:rPr>
          <w:rFonts w:cs="Arial"/>
          <w:sz w:val="22"/>
          <w:szCs w:val="22"/>
        </w:rPr>
        <w:t xml:space="preserve"> AGÊNCIA (Código): _______</w:t>
      </w:r>
      <w:r w:rsidR="002075E6">
        <w:rPr>
          <w:rFonts w:cs="Arial"/>
          <w:sz w:val="22"/>
          <w:szCs w:val="22"/>
        </w:rPr>
        <w:t>_</w:t>
      </w:r>
      <w:r w:rsidRPr="002075E6">
        <w:rPr>
          <w:rFonts w:cs="Arial"/>
          <w:sz w:val="22"/>
          <w:szCs w:val="22"/>
        </w:rPr>
        <w:t xml:space="preserve"> PRAÇA: __________</w:t>
      </w:r>
      <w:r w:rsidR="002075E6">
        <w:rPr>
          <w:rFonts w:cs="Arial"/>
          <w:sz w:val="22"/>
          <w:szCs w:val="22"/>
        </w:rPr>
        <w:t>___</w:t>
      </w:r>
    </w:p>
    <w:p xmlns:wp14="http://schemas.microsoft.com/office/word/2010/wordml" w:rsidR="003370EA" w:rsidP="003370EA" w:rsidRDefault="003370EA" w14:paraId="1299C43A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Pr="002075E6" w:rsidR="0077380D" w:rsidP="003370EA" w:rsidRDefault="0077380D" w14:paraId="3F30B3C8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BANCO (Nome): _______</w:t>
      </w:r>
      <w:r w:rsidR="002075E6">
        <w:rPr>
          <w:rFonts w:cs="Arial"/>
          <w:sz w:val="22"/>
          <w:szCs w:val="22"/>
        </w:rPr>
        <w:t>_______________</w:t>
      </w:r>
      <w:r w:rsidRPr="002075E6">
        <w:rPr>
          <w:rFonts w:cs="Arial"/>
          <w:sz w:val="22"/>
          <w:szCs w:val="22"/>
        </w:rPr>
        <w:t xml:space="preserve"> CONTA CORRENTE: __________</w:t>
      </w:r>
      <w:r w:rsidR="002075E6">
        <w:rPr>
          <w:rFonts w:cs="Arial"/>
          <w:sz w:val="22"/>
          <w:szCs w:val="22"/>
        </w:rPr>
        <w:t>____</w:t>
      </w:r>
    </w:p>
    <w:p xmlns:wp14="http://schemas.microsoft.com/office/word/2010/wordml" w:rsidRPr="002075E6" w:rsidR="0077380D" w:rsidP="003370EA" w:rsidRDefault="0077380D" w14:paraId="4DDBEF00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="003370EA" w:rsidP="003370EA" w:rsidRDefault="003370EA" w14:paraId="3461D779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Pr="002075E6" w:rsidR="0077380D" w:rsidP="003370EA" w:rsidRDefault="0077380D" w14:paraId="35BF6F7A" wp14:textId="77777777">
      <w:pPr>
        <w:autoSpaceDE w:val="0"/>
        <w:autoSpaceDN w:val="0"/>
        <w:adjustRightInd w:val="0"/>
        <w:spacing w:line="360" w:lineRule="auto"/>
        <w:jc w:val="right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________________, ____ de ___________ de _____</w:t>
      </w:r>
      <w:r w:rsidR="002075E6">
        <w:rPr>
          <w:rFonts w:cs="Arial"/>
          <w:sz w:val="22"/>
          <w:szCs w:val="22"/>
        </w:rPr>
        <w:t>__</w:t>
      </w:r>
      <w:r w:rsidRPr="002075E6">
        <w:rPr>
          <w:rFonts w:cs="Arial"/>
          <w:sz w:val="22"/>
          <w:szCs w:val="22"/>
        </w:rPr>
        <w:t>.</w:t>
      </w:r>
    </w:p>
    <w:p xmlns:wp14="http://schemas.microsoft.com/office/word/2010/wordml" w:rsidR="0077380D" w:rsidP="003370EA" w:rsidRDefault="0077380D" w14:paraId="3CF2D8B6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Pr="002075E6" w:rsidR="002075E6" w:rsidP="003370EA" w:rsidRDefault="002075E6" w14:paraId="0FB78278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="003370EA" w:rsidP="003370EA" w:rsidRDefault="003370EA" w14:paraId="1FC39945" wp14:textId="77777777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</w:p>
    <w:p xmlns:wp14="http://schemas.microsoft.com/office/word/2010/wordml" w:rsidRPr="002075E6" w:rsidR="0077380D" w:rsidP="003370EA" w:rsidRDefault="0077380D" w14:paraId="788AB355" wp14:textId="77777777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______________________________________</w:t>
      </w:r>
    </w:p>
    <w:p xmlns:wp14="http://schemas.microsoft.com/office/word/2010/wordml" w:rsidRPr="002075E6" w:rsidR="0077380D" w:rsidP="003370EA" w:rsidRDefault="0077380D" w14:paraId="4EBD2126" wp14:textId="77777777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(assinatura do declarante)</w:t>
      </w:r>
    </w:p>
    <w:p xmlns:wp14="http://schemas.microsoft.com/office/word/2010/wordml" w:rsidR="002075E6" w:rsidP="003370EA" w:rsidRDefault="002075E6" w14:paraId="0562CB0E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="002075E6" w:rsidP="003370EA" w:rsidRDefault="002075E6" w14:paraId="34CE0A41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="003370EA" w:rsidP="003370EA" w:rsidRDefault="003370EA" w14:paraId="62EBF3C5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Pr="002075E6" w:rsidR="0077380D" w:rsidP="003370EA" w:rsidRDefault="0077380D" w14:paraId="3E1C1E06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Nome ou carimbo do declarante: ________________________________________</w:t>
      </w:r>
      <w:r w:rsidR="002075E6">
        <w:rPr>
          <w:rFonts w:cs="Arial"/>
          <w:sz w:val="22"/>
          <w:szCs w:val="22"/>
        </w:rPr>
        <w:t>________</w:t>
      </w:r>
    </w:p>
    <w:p xmlns:wp14="http://schemas.microsoft.com/office/word/2010/wordml" w:rsidR="003370EA" w:rsidP="003370EA" w:rsidRDefault="003370EA" w14:paraId="6D98A12B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Pr="002075E6" w:rsidR="0077380D" w:rsidP="003370EA" w:rsidRDefault="0077380D" w14:paraId="260946FA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Cargo ou carimbo do declarante: ________________________________________</w:t>
      </w:r>
      <w:r w:rsidR="002075E6">
        <w:rPr>
          <w:rFonts w:cs="Arial"/>
          <w:sz w:val="22"/>
          <w:szCs w:val="22"/>
        </w:rPr>
        <w:t>________</w:t>
      </w:r>
    </w:p>
    <w:p xmlns:wp14="http://schemas.microsoft.com/office/word/2010/wordml" w:rsidR="003370EA" w:rsidP="003370EA" w:rsidRDefault="003370EA" w14:paraId="2946DB82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Pr="002075E6" w:rsidR="0077380D" w:rsidP="003370EA" w:rsidRDefault="0077380D" w14:paraId="2059191E" wp14:textId="77777777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Nº do CPF e da cédula de identidade e órgão emitente: ______________________</w:t>
      </w:r>
      <w:r w:rsidR="002075E6">
        <w:rPr>
          <w:rFonts w:cs="Arial"/>
          <w:sz w:val="22"/>
          <w:szCs w:val="22"/>
        </w:rPr>
        <w:t>________</w:t>
      </w:r>
    </w:p>
    <w:p xmlns:wp14="http://schemas.microsoft.com/office/word/2010/wordml" w:rsidR="003370EA" w:rsidP="003370EA" w:rsidRDefault="003370EA" w14:paraId="5997CC1D" wp14:textId="77777777">
      <w:pPr>
        <w:spacing w:line="360" w:lineRule="auto"/>
        <w:jc w:val="both"/>
        <w:rPr>
          <w:rFonts w:cs="Arial"/>
          <w:sz w:val="22"/>
          <w:szCs w:val="22"/>
        </w:rPr>
      </w:pPr>
    </w:p>
    <w:p xmlns:wp14="http://schemas.microsoft.com/office/word/2010/wordml" w:rsidRPr="002075E6" w:rsidR="0077380D" w:rsidP="003370EA" w:rsidRDefault="0077380D" w14:paraId="237E2A19" wp14:textId="77777777">
      <w:pPr>
        <w:spacing w:line="360" w:lineRule="auto"/>
        <w:jc w:val="both"/>
        <w:rPr>
          <w:rFonts w:cs="Arial"/>
          <w:b/>
          <w:bCs/>
          <w:sz w:val="22"/>
          <w:szCs w:val="22"/>
        </w:rPr>
      </w:pPr>
      <w:r w:rsidRPr="002075E6">
        <w:rPr>
          <w:rFonts w:cs="Arial"/>
          <w:sz w:val="22"/>
          <w:szCs w:val="22"/>
        </w:rPr>
        <w:t>Telefone, fax e e-mail para contato: ______________________________________</w:t>
      </w:r>
      <w:r w:rsidR="002075E6">
        <w:rPr>
          <w:rFonts w:cs="Arial"/>
          <w:sz w:val="22"/>
          <w:szCs w:val="22"/>
        </w:rPr>
        <w:t>________</w:t>
      </w:r>
    </w:p>
    <w:bookmarkEnd w:id="3"/>
    <w:p xmlns:wp14="http://schemas.microsoft.com/office/word/2010/wordml" w:rsidRPr="002075E6" w:rsidR="00790FAC" w:rsidP="002075E6" w:rsidRDefault="00790FAC" w14:paraId="110FFD37" wp14:textId="77777777">
      <w:pPr>
        <w:rPr>
          <w:rFonts w:cs="Arial"/>
          <w:b/>
          <w:iCs/>
          <w:sz w:val="22"/>
          <w:szCs w:val="22"/>
        </w:rPr>
      </w:pPr>
    </w:p>
    <w:sectPr w:rsidRPr="002075E6" w:rsidR="00790FAC" w:rsidSect="00B706E0">
      <w:headerReference w:type="default" r:id="rId8"/>
      <w:footerReference w:type="default" r:id="rId9"/>
      <w:pgSz w:w="11906" w:h="16838" w:orient="portrait"/>
      <w:pgMar w:top="1701" w:right="1134" w:bottom="1134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C213A5" w:rsidRDefault="00C213A5" w14:paraId="61CDCEAD" wp14:textId="77777777">
      <w:r>
        <w:separator/>
      </w:r>
    </w:p>
  </w:endnote>
  <w:endnote w:type="continuationSeparator" w:id="0">
    <w:p xmlns:wp14="http://schemas.microsoft.com/office/word/2010/wordml" w:rsidR="00C213A5" w:rsidRDefault="00C213A5" w14:paraId="6BB9E253" wp14:textId="77777777">
      <w:r>
        <w:continuationSeparator/>
      </w:r>
    </w:p>
  </w:endnote>
  <w:endnote w:type="continuationNotice" w:id="1">
    <w:p xmlns:wp14="http://schemas.microsoft.com/office/word/2010/wordml" w:rsidR="00C213A5" w:rsidRDefault="00C213A5" w14:paraId="23DE523C" wp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41984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="00722EF1" w:rsidRDefault="00722EF1" w14:paraId="2C14D5BA" wp14:textId="77777777">
            <w:pPr>
              <w:pStyle w:val="Rodap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561B4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561B4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xmlns:wp14="http://schemas.microsoft.com/office/word/2010/wordml" w:rsidRPr="00455647" w:rsidR="00722EF1" w:rsidP="00455647" w:rsidRDefault="00722EF1" w14:paraId="07459315" wp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C213A5" w:rsidRDefault="00C213A5" w14:paraId="52E56223" wp14:textId="77777777">
      <w:r>
        <w:separator/>
      </w:r>
    </w:p>
  </w:footnote>
  <w:footnote w:type="continuationSeparator" w:id="0">
    <w:p xmlns:wp14="http://schemas.microsoft.com/office/word/2010/wordml" w:rsidR="00C213A5" w:rsidRDefault="00C213A5" w14:paraId="07547A01" wp14:textId="77777777">
      <w:r>
        <w:continuationSeparator/>
      </w:r>
    </w:p>
  </w:footnote>
  <w:footnote w:type="continuationNotice" w:id="1">
    <w:p xmlns:wp14="http://schemas.microsoft.com/office/word/2010/wordml" w:rsidR="00C213A5" w:rsidRDefault="00C213A5" w14:paraId="5043CB0F" wp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B706E0" w:rsidP="00B706E0" w:rsidRDefault="00B706E0" w14:paraId="54860294" wp14:textId="77777777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ascii="Times New Roman" w:hAnsi="Times New Roman" w:cs="Times New Roman"/>
        <w:b/>
        <w:noProof/>
      </w:rPr>
      <w:drawing>
        <wp:anchor xmlns:wp14="http://schemas.microsoft.com/office/word/2010/wordprocessingDrawing" distT="0" distB="0" distL="114300" distR="114300" simplePos="0" relativeHeight="251659264" behindDoc="1" locked="0" layoutInCell="1" allowOverlap="1" wp14:anchorId="69DB3BCE" wp14:editId="1A92480C">
          <wp:simplePos x="0" y="0"/>
          <wp:positionH relativeFrom="margin">
            <wp:align>center</wp:align>
          </wp:positionH>
          <wp:positionV relativeFrom="paragraph">
            <wp:posOffset>-273685</wp:posOffset>
          </wp:positionV>
          <wp:extent cx="707390" cy="779145"/>
          <wp:effectExtent l="0" t="0" r="0" b="1905"/>
          <wp:wrapNone/>
          <wp:docPr id="28" name="Imagem 1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791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xmlns:wp14="http://schemas.microsoft.com/office/word/2010/wordml" w:rsidR="00B706E0" w:rsidP="00B706E0" w:rsidRDefault="00B706E0" w14:paraId="6B699379" wp14:textId="77777777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xmlns:wp14="http://schemas.microsoft.com/office/word/2010/wordml" w:rsidR="00B706E0" w:rsidP="00B706E0" w:rsidRDefault="00B706E0" w14:paraId="3FE9F23F" wp14:textId="77777777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xmlns:wp14="http://schemas.microsoft.com/office/word/2010/wordml" w:rsidR="00B706E0" w:rsidP="00B706E0" w:rsidRDefault="00B706E0" w14:paraId="1F72F646" wp14:textId="77777777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xmlns:wp14="http://schemas.microsoft.com/office/word/2010/wordml" w:rsidR="00B706E0" w:rsidP="00B706E0" w:rsidRDefault="00B706E0" w14:paraId="08CE6F91" wp14:textId="77777777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xmlns:wp14="http://schemas.microsoft.com/office/word/2010/wordml" w:rsidRPr="00820F42" w:rsidR="00B706E0" w:rsidP="00B706E0" w:rsidRDefault="00B706E0" w14:paraId="7320182E" wp14:textId="77777777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MINISTÉRIO DA ECONOMIA</w:t>
    </w:r>
  </w:p>
  <w:p xmlns:wp14="http://schemas.microsoft.com/office/word/2010/wordml" w:rsidRPr="00820F42" w:rsidR="00B706E0" w:rsidP="00B706E0" w:rsidRDefault="00B706E0" w14:paraId="41CB81BD" wp14:textId="77777777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SECRETARIA DE GESTAO CORPORATIVA</w:t>
    </w:r>
  </w:p>
  <w:p xmlns:wp14="http://schemas.microsoft.com/office/word/2010/wordml" w:rsidRPr="00820F42" w:rsidR="00B706E0" w:rsidP="00B706E0" w:rsidRDefault="00B706E0" w14:paraId="59A74F8E" wp14:textId="77777777">
    <w:pPr>
      <w:widowControl w:val="0"/>
      <w:autoSpaceDE w:val="0"/>
      <w:autoSpaceDN w:val="0"/>
      <w:jc w:val="center"/>
      <w:rPr>
        <w:rFonts w:cs="Arial"/>
        <w:b/>
        <w:bCs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GERENCIA REGIONAL DE ADMINISTRAÇÃO DO MINISTÉRIO DA ECONOMIA EM MS</w:t>
    </w:r>
  </w:p>
  <w:p xmlns:wp14="http://schemas.microsoft.com/office/word/2010/wordml" w:rsidRPr="00B706E0" w:rsidR="00722EF1" w:rsidP="00B706E0" w:rsidRDefault="00B706E0" w14:paraId="6809ECB5" wp14:textId="77777777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Rua Pimenta Bueno, 139, Bairro Amambaí, CEP: 79005-020, Campo Grande</w:t>
    </w:r>
    <w:r>
      <w:rPr>
        <w:rFonts w:cs="Arial"/>
        <w:b/>
        <w:sz w:val="16"/>
        <w:szCs w:val="18"/>
        <w:lang w:bidi="pt-BR"/>
      </w:rPr>
      <w:t xml:space="preserve"> </w:t>
    </w:r>
    <w:r w:rsidRPr="00820F42">
      <w:rPr>
        <w:rFonts w:cs="Arial"/>
        <w:b/>
        <w:sz w:val="16"/>
        <w:szCs w:val="18"/>
        <w:lang w:bidi="pt-BR"/>
      </w:rPr>
      <w:t>-</w:t>
    </w:r>
    <w:r>
      <w:rPr>
        <w:rFonts w:cs="Arial"/>
        <w:b/>
        <w:sz w:val="16"/>
        <w:szCs w:val="18"/>
        <w:lang w:bidi="pt-BR"/>
      </w:rPr>
      <w:t xml:space="preserve"> </w:t>
    </w:r>
    <w:r w:rsidRPr="00820F42">
      <w:rPr>
        <w:rFonts w:cs="Arial"/>
        <w:b/>
        <w:sz w:val="16"/>
        <w:szCs w:val="18"/>
        <w:lang w:bidi="pt-BR"/>
      </w:rPr>
      <w:t>MS.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1" w15:restartNumberingAfterBreak="0">
    <w:nsid w:val="00736848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eastAsiaTheme="majorEastAsia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1D552C"/>
    <w:multiLevelType w:val="hybridMultilevel"/>
    <w:tmpl w:val="39F85A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A6AE0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eastAsiaTheme="majorEastAsia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212F00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5" w15:restartNumberingAfterBreak="0">
    <w:nsid w:val="12353745"/>
    <w:multiLevelType w:val="hybridMultilevel"/>
    <w:tmpl w:val="460A5E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D0A01"/>
    <w:multiLevelType w:val="multilevel"/>
    <w:tmpl w:val="E3B054C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00" w:hanging="1800"/>
      </w:pPr>
      <w:rPr>
        <w:rFonts w:hint="default"/>
      </w:rPr>
    </w:lvl>
  </w:abstractNum>
  <w:abstractNum w:abstractNumId="7" w15:restartNumberingAfterBreak="0">
    <w:nsid w:val="1ABB3661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8" w15:restartNumberingAfterBreak="0">
    <w:nsid w:val="1D4A6247"/>
    <w:multiLevelType w:val="hybridMultilevel"/>
    <w:tmpl w:val="25F6D2E4"/>
    <w:lvl w:ilvl="0" w:tplc="300E11D2">
      <w:start w:val="1"/>
      <w:numFmt w:val="decimal"/>
      <w:lvlText w:val="%1."/>
      <w:lvlJc w:val="left"/>
      <w:pPr>
        <w:ind w:left="942" w:hanging="240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4"/>
        <w:szCs w:val="24"/>
        <w:lang w:val="pt-BR" w:eastAsia="pt-BR" w:bidi="pt-BR"/>
      </w:rPr>
    </w:lvl>
    <w:lvl w:ilvl="1" w:tplc="FB82697A">
      <w:numFmt w:val="bullet"/>
      <w:lvlText w:val="•"/>
      <w:lvlJc w:val="left"/>
      <w:pPr>
        <w:ind w:left="1902" w:hanging="240"/>
      </w:pPr>
      <w:rPr>
        <w:rFonts w:hint="default"/>
        <w:lang w:val="pt-BR" w:eastAsia="pt-BR" w:bidi="pt-BR"/>
      </w:rPr>
    </w:lvl>
    <w:lvl w:ilvl="2" w:tplc="09E63C4E">
      <w:numFmt w:val="bullet"/>
      <w:lvlText w:val="•"/>
      <w:lvlJc w:val="left"/>
      <w:pPr>
        <w:ind w:left="2865" w:hanging="240"/>
      </w:pPr>
      <w:rPr>
        <w:rFonts w:hint="default"/>
        <w:lang w:val="pt-BR" w:eastAsia="pt-BR" w:bidi="pt-BR"/>
      </w:rPr>
    </w:lvl>
    <w:lvl w:ilvl="3" w:tplc="04F20E8A">
      <w:numFmt w:val="bullet"/>
      <w:lvlText w:val="•"/>
      <w:lvlJc w:val="left"/>
      <w:pPr>
        <w:ind w:left="3827" w:hanging="240"/>
      </w:pPr>
      <w:rPr>
        <w:rFonts w:hint="default"/>
        <w:lang w:val="pt-BR" w:eastAsia="pt-BR" w:bidi="pt-BR"/>
      </w:rPr>
    </w:lvl>
    <w:lvl w:ilvl="4" w:tplc="1882B524">
      <w:numFmt w:val="bullet"/>
      <w:lvlText w:val="•"/>
      <w:lvlJc w:val="left"/>
      <w:pPr>
        <w:ind w:left="4790" w:hanging="240"/>
      </w:pPr>
      <w:rPr>
        <w:rFonts w:hint="default"/>
        <w:lang w:val="pt-BR" w:eastAsia="pt-BR" w:bidi="pt-BR"/>
      </w:rPr>
    </w:lvl>
    <w:lvl w:ilvl="5" w:tplc="BD40B0C0">
      <w:numFmt w:val="bullet"/>
      <w:lvlText w:val="•"/>
      <w:lvlJc w:val="left"/>
      <w:pPr>
        <w:ind w:left="5753" w:hanging="240"/>
      </w:pPr>
      <w:rPr>
        <w:rFonts w:hint="default"/>
        <w:lang w:val="pt-BR" w:eastAsia="pt-BR" w:bidi="pt-BR"/>
      </w:rPr>
    </w:lvl>
    <w:lvl w:ilvl="6" w:tplc="26308ABA">
      <w:numFmt w:val="bullet"/>
      <w:lvlText w:val="•"/>
      <w:lvlJc w:val="left"/>
      <w:pPr>
        <w:ind w:left="6715" w:hanging="240"/>
      </w:pPr>
      <w:rPr>
        <w:rFonts w:hint="default"/>
        <w:lang w:val="pt-BR" w:eastAsia="pt-BR" w:bidi="pt-BR"/>
      </w:rPr>
    </w:lvl>
    <w:lvl w:ilvl="7" w:tplc="A6187CC8">
      <w:numFmt w:val="bullet"/>
      <w:lvlText w:val="•"/>
      <w:lvlJc w:val="left"/>
      <w:pPr>
        <w:ind w:left="7678" w:hanging="240"/>
      </w:pPr>
      <w:rPr>
        <w:rFonts w:hint="default"/>
        <w:lang w:val="pt-BR" w:eastAsia="pt-BR" w:bidi="pt-BR"/>
      </w:rPr>
    </w:lvl>
    <w:lvl w:ilvl="8" w:tplc="733E9974">
      <w:numFmt w:val="bullet"/>
      <w:lvlText w:val="•"/>
      <w:lvlJc w:val="left"/>
      <w:pPr>
        <w:ind w:left="8641" w:hanging="240"/>
      </w:pPr>
      <w:rPr>
        <w:rFonts w:hint="default"/>
        <w:lang w:val="pt-BR" w:eastAsia="pt-BR" w:bidi="pt-BR"/>
      </w:rPr>
    </w:lvl>
  </w:abstractNum>
  <w:abstractNum w:abstractNumId="9" w15:restartNumberingAfterBreak="0">
    <w:nsid w:val="1D5C100D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eastAsiaTheme="majorEastAsia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E80EF8"/>
    <w:multiLevelType w:val="multilevel"/>
    <w:tmpl w:val="E22C5F7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1" w15:restartNumberingAfterBreak="0">
    <w:nsid w:val="1FEF3D01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12" w15:restartNumberingAfterBreak="0">
    <w:nsid w:val="202F73FB"/>
    <w:multiLevelType w:val="multilevel"/>
    <w:tmpl w:val="45FE7BDE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223A48DF"/>
    <w:multiLevelType w:val="multilevel"/>
    <w:tmpl w:val="263AC3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22C105D8"/>
    <w:multiLevelType w:val="hybridMultilevel"/>
    <w:tmpl w:val="503C72F0"/>
    <w:lvl w:ilvl="0" w:tplc="6526F7AE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DF07EE"/>
    <w:multiLevelType w:val="multilevel"/>
    <w:tmpl w:val="40880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C768A9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eastAsiaTheme="majorEastAsia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EE35AAB"/>
    <w:multiLevelType w:val="multilevel"/>
    <w:tmpl w:val="4DBCBD1C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1000E7"/>
    <w:multiLevelType w:val="multilevel"/>
    <w:tmpl w:val="EF8428E2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eastAsia="Times New Roman" w:cs="Arial"/>
      </w:rPr>
    </w:lvl>
    <w:lvl w:ilvl="1">
      <w:start w:val="2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0A71746"/>
    <w:multiLevelType w:val="hybridMultilevel"/>
    <w:tmpl w:val="86A4E2B4"/>
    <w:lvl w:ilvl="0" w:tplc="D78E0C50">
      <w:start w:val="1"/>
      <w:numFmt w:val="lowerLetter"/>
      <w:lvlText w:val="%1)"/>
      <w:lvlJc w:val="left"/>
      <w:pPr>
        <w:ind w:left="942" w:hanging="274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pt-BR" w:eastAsia="pt-BR" w:bidi="pt-BR"/>
      </w:rPr>
    </w:lvl>
    <w:lvl w:ilvl="1" w:tplc="C026E3C6">
      <w:start w:val="1"/>
      <w:numFmt w:val="decimal"/>
      <w:lvlText w:val="%2."/>
      <w:lvlJc w:val="left"/>
      <w:pPr>
        <w:ind w:left="2314" w:hanging="240"/>
      </w:pPr>
      <w:rPr>
        <w:rFonts w:hint="default" w:ascii="Times New Roman" w:hAnsi="Times New Roman" w:eastAsia="Times New Roman" w:cs="Times New Roman"/>
        <w:b/>
        <w:bCs/>
        <w:spacing w:val="-3"/>
        <w:w w:val="99"/>
        <w:sz w:val="24"/>
        <w:szCs w:val="24"/>
        <w:lang w:val="pt-BR" w:eastAsia="pt-BR" w:bidi="pt-BR"/>
      </w:rPr>
    </w:lvl>
    <w:lvl w:ilvl="2" w:tplc="E13A0D6C">
      <w:numFmt w:val="none"/>
      <w:lvlText w:val=""/>
      <w:lvlJc w:val="left"/>
      <w:pPr>
        <w:tabs>
          <w:tab w:val="num" w:pos="360"/>
        </w:tabs>
      </w:pPr>
    </w:lvl>
    <w:lvl w:ilvl="3" w:tplc="2F2617C0">
      <w:numFmt w:val="bullet"/>
      <w:lvlText w:val="•"/>
      <w:lvlJc w:val="left"/>
      <w:pPr>
        <w:ind w:left="4152" w:hanging="437"/>
      </w:pPr>
      <w:rPr>
        <w:rFonts w:hint="default"/>
        <w:lang w:val="pt-BR" w:eastAsia="pt-BR" w:bidi="pt-BR"/>
      </w:rPr>
    </w:lvl>
    <w:lvl w:ilvl="4" w:tplc="99C0BF82">
      <w:numFmt w:val="bullet"/>
      <w:lvlText w:val="•"/>
      <w:lvlJc w:val="left"/>
      <w:pPr>
        <w:ind w:left="5068" w:hanging="437"/>
      </w:pPr>
      <w:rPr>
        <w:rFonts w:hint="default"/>
        <w:lang w:val="pt-BR" w:eastAsia="pt-BR" w:bidi="pt-BR"/>
      </w:rPr>
    </w:lvl>
    <w:lvl w:ilvl="5" w:tplc="56B60EA4">
      <w:numFmt w:val="bullet"/>
      <w:lvlText w:val="•"/>
      <w:lvlJc w:val="left"/>
      <w:pPr>
        <w:ind w:left="5985" w:hanging="437"/>
      </w:pPr>
      <w:rPr>
        <w:rFonts w:hint="default"/>
        <w:lang w:val="pt-BR" w:eastAsia="pt-BR" w:bidi="pt-BR"/>
      </w:rPr>
    </w:lvl>
    <w:lvl w:ilvl="6" w:tplc="13F630A8">
      <w:numFmt w:val="bullet"/>
      <w:lvlText w:val="•"/>
      <w:lvlJc w:val="left"/>
      <w:pPr>
        <w:ind w:left="6901" w:hanging="437"/>
      </w:pPr>
      <w:rPr>
        <w:rFonts w:hint="default"/>
        <w:lang w:val="pt-BR" w:eastAsia="pt-BR" w:bidi="pt-BR"/>
      </w:rPr>
    </w:lvl>
    <w:lvl w:ilvl="7" w:tplc="FC0859D4">
      <w:numFmt w:val="bullet"/>
      <w:lvlText w:val="•"/>
      <w:lvlJc w:val="left"/>
      <w:pPr>
        <w:ind w:left="7817" w:hanging="437"/>
      </w:pPr>
      <w:rPr>
        <w:rFonts w:hint="default"/>
        <w:lang w:val="pt-BR" w:eastAsia="pt-BR" w:bidi="pt-BR"/>
      </w:rPr>
    </w:lvl>
    <w:lvl w:ilvl="8" w:tplc="9D8C7586">
      <w:numFmt w:val="bullet"/>
      <w:lvlText w:val="•"/>
      <w:lvlJc w:val="left"/>
      <w:pPr>
        <w:ind w:left="8733" w:hanging="437"/>
      </w:pPr>
      <w:rPr>
        <w:rFonts w:hint="default"/>
        <w:lang w:val="pt-BR" w:eastAsia="pt-BR" w:bidi="pt-BR"/>
      </w:rPr>
    </w:lvl>
  </w:abstractNum>
  <w:abstractNum w:abstractNumId="21" w15:restartNumberingAfterBreak="0">
    <w:nsid w:val="42DD5D82"/>
    <w:multiLevelType w:val="multilevel"/>
    <w:tmpl w:val="E6EC8ADE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8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800"/>
      </w:pPr>
      <w:rPr>
        <w:rFonts w:hint="default"/>
      </w:rPr>
    </w:lvl>
  </w:abstractNum>
  <w:abstractNum w:abstractNumId="22" w15:restartNumberingAfterBreak="0">
    <w:nsid w:val="4926066C"/>
    <w:multiLevelType w:val="multilevel"/>
    <w:tmpl w:val="F4A4E4C2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9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92" w:hanging="1800"/>
      </w:pPr>
      <w:rPr>
        <w:rFonts w:hint="default"/>
      </w:rPr>
    </w:lvl>
  </w:abstractNum>
  <w:abstractNum w:abstractNumId="23" w15:restartNumberingAfterBreak="0">
    <w:nsid w:val="4A7E0A54"/>
    <w:multiLevelType w:val="hybridMultilevel"/>
    <w:tmpl w:val="C07015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436A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25" w15:restartNumberingAfterBreak="0">
    <w:nsid w:val="54D771D8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26" w15:restartNumberingAfterBreak="0">
    <w:nsid w:val="56AD74EC"/>
    <w:multiLevelType w:val="hybridMultilevel"/>
    <w:tmpl w:val="E5548C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86D39"/>
    <w:multiLevelType w:val="hybridMultilevel"/>
    <w:tmpl w:val="4502B3E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35CFA"/>
    <w:multiLevelType w:val="multilevel"/>
    <w:tmpl w:val="42984D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BAD35FF"/>
    <w:multiLevelType w:val="hybridMultilevel"/>
    <w:tmpl w:val="613CD8FE"/>
    <w:lvl w:ilvl="0" w:tplc="0416000F">
      <w:start w:val="1"/>
      <w:numFmt w:val="decimal"/>
      <w:lvlText w:val="%1."/>
      <w:lvlJc w:val="left"/>
      <w:pPr>
        <w:ind w:left="1467" w:hanging="360"/>
      </w:pPr>
    </w:lvl>
    <w:lvl w:ilvl="1" w:tplc="04160019" w:tentative="1">
      <w:start w:val="1"/>
      <w:numFmt w:val="lowerLetter"/>
      <w:lvlText w:val="%2."/>
      <w:lvlJc w:val="left"/>
      <w:pPr>
        <w:ind w:left="2187" w:hanging="360"/>
      </w:pPr>
    </w:lvl>
    <w:lvl w:ilvl="2" w:tplc="0416001B" w:tentative="1">
      <w:start w:val="1"/>
      <w:numFmt w:val="lowerRoman"/>
      <w:lvlText w:val="%3."/>
      <w:lvlJc w:val="right"/>
      <w:pPr>
        <w:ind w:left="2907" w:hanging="180"/>
      </w:pPr>
    </w:lvl>
    <w:lvl w:ilvl="3" w:tplc="0416000F" w:tentative="1">
      <w:start w:val="1"/>
      <w:numFmt w:val="decimal"/>
      <w:lvlText w:val="%4."/>
      <w:lvlJc w:val="left"/>
      <w:pPr>
        <w:ind w:left="3627" w:hanging="360"/>
      </w:pPr>
    </w:lvl>
    <w:lvl w:ilvl="4" w:tplc="04160019" w:tentative="1">
      <w:start w:val="1"/>
      <w:numFmt w:val="lowerLetter"/>
      <w:lvlText w:val="%5."/>
      <w:lvlJc w:val="left"/>
      <w:pPr>
        <w:ind w:left="4347" w:hanging="360"/>
      </w:pPr>
    </w:lvl>
    <w:lvl w:ilvl="5" w:tplc="0416001B" w:tentative="1">
      <w:start w:val="1"/>
      <w:numFmt w:val="lowerRoman"/>
      <w:lvlText w:val="%6."/>
      <w:lvlJc w:val="right"/>
      <w:pPr>
        <w:ind w:left="5067" w:hanging="180"/>
      </w:pPr>
    </w:lvl>
    <w:lvl w:ilvl="6" w:tplc="0416000F" w:tentative="1">
      <w:start w:val="1"/>
      <w:numFmt w:val="decimal"/>
      <w:lvlText w:val="%7."/>
      <w:lvlJc w:val="left"/>
      <w:pPr>
        <w:ind w:left="5787" w:hanging="360"/>
      </w:pPr>
    </w:lvl>
    <w:lvl w:ilvl="7" w:tplc="04160019" w:tentative="1">
      <w:start w:val="1"/>
      <w:numFmt w:val="lowerLetter"/>
      <w:lvlText w:val="%8."/>
      <w:lvlJc w:val="left"/>
      <w:pPr>
        <w:ind w:left="6507" w:hanging="360"/>
      </w:pPr>
    </w:lvl>
    <w:lvl w:ilvl="8" w:tplc="0416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30" w15:restartNumberingAfterBreak="0">
    <w:nsid w:val="5E4E1152"/>
    <w:multiLevelType w:val="hybridMultilevel"/>
    <w:tmpl w:val="50E0177E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05A2AD6"/>
    <w:multiLevelType w:val="multilevel"/>
    <w:tmpl w:val="E3B054C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00" w:hanging="1800"/>
      </w:pPr>
      <w:rPr>
        <w:rFonts w:hint="default"/>
      </w:rPr>
    </w:lvl>
  </w:abstractNum>
  <w:abstractNum w:abstractNumId="32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4666556"/>
    <w:multiLevelType w:val="hybridMultilevel"/>
    <w:tmpl w:val="5E2C192C"/>
    <w:lvl w:ilvl="0" w:tplc="F48A11F8">
      <w:start w:val="1"/>
      <w:numFmt w:val="decimal"/>
      <w:lvlText w:val="%1."/>
      <w:lvlJc w:val="left"/>
      <w:pPr>
        <w:ind w:left="1088" w:hanging="341"/>
      </w:pPr>
      <w:rPr>
        <w:rFonts w:hint="default" w:ascii="Times New Roman" w:hAnsi="Times New Roman" w:eastAsia="Times New Roman" w:cs="Times New Roman"/>
        <w:spacing w:val="-24"/>
        <w:w w:val="16"/>
        <w:sz w:val="24"/>
        <w:szCs w:val="24"/>
        <w:lang w:val="pt-BR" w:eastAsia="pt-BR" w:bidi="pt-BR"/>
      </w:rPr>
    </w:lvl>
    <w:lvl w:ilvl="1" w:tplc="BE5C4594">
      <w:numFmt w:val="bullet"/>
      <w:lvlText w:val="•"/>
      <w:lvlJc w:val="left"/>
      <w:pPr>
        <w:ind w:left="2028" w:hanging="341"/>
      </w:pPr>
      <w:rPr>
        <w:lang w:val="pt-BR" w:eastAsia="pt-BR" w:bidi="pt-BR"/>
      </w:rPr>
    </w:lvl>
    <w:lvl w:ilvl="2" w:tplc="C04CD4DC">
      <w:numFmt w:val="bullet"/>
      <w:lvlText w:val="•"/>
      <w:lvlJc w:val="left"/>
      <w:pPr>
        <w:ind w:left="2977" w:hanging="341"/>
      </w:pPr>
      <w:rPr>
        <w:lang w:val="pt-BR" w:eastAsia="pt-BR" w:bidi="pt-BR"/>
      </w:rPr>
    </w:lvl>
    <w:lvl w:ilvl="3" w:tplc="AD5C19AA">
      <w:numFmt w:val="bullet"/>
      <w:lvlText w:val="•"/>
      <w:lvlJc w:val="left"/>
      <w:pPr>
        <w:ind w:left="3925" w:hanging="341"/>
      </w:pPr>
      <w:rPr>
        <w:lang w:val="pt-BR" w:eastAsia="pt-BR" w:bidi="pt-BR"/>
      </w:rPr>
    </w:lvl>
    <w:lvl w:ilvl="4" w:tplc="06CAC89C">
      <w:numFmt w:val="bullet"/>
      <w:lvlText w:val="•"/>
      <w:lvlJc w:val="left"/>
      <w:pPr>
        <w:ind w:left="4874" w:hanging="341"/>
      </w:pPr>
      <w:rPr>
        <w:lang w:val="pt-BR" w:eastAsia="pt-BR" w:bidi="pt-BR"/>
      </w:rPr>
    </w:lvl>
    <w:lvl w:ilvl="5" w:tplc="8A94CC3A">
      <w:numFmt w:val="bullet"/>
      <w:lvlText w:val="•"/>
      <w:lvlJc w:val="left"/>
      <w:pPr>
        <w:ind w:left="5823" w:hanging="341"/>
      </w:pPr>
      <w:rPr>
        <w:lang w:val="pt-BR" w:eastAsia="pt-BR" w:bidi="pt-BR"/>
      </w:rPr>
    </w:lvl>
    <w:lvl w:ilvl="6" w:tplc="5F085426">
      <w:numFmt w:val="bullet"/>
      <w:lvlText w:val="•"/>
      <w:lvlJc w:val="left"/>
      <w:pPr>
        <w:ind w:left="6771" w:hanging="341"/>
      </w:pPr>
      <w:rPr>
        <w:lang w:val="pt-BR" w:eastAsia="pt-BR" w:bidi="pt-BR"/>
      </w:rPr>
    </w:lvl>
    <w:lvl w:ilvl="7" w:tplc="CD1C6A1A">
      <w:numFmt w:val="bullet"/>
      <w:lvlText w:val="•"/>
      <w:lvlJc w:val="left"/>
      <w:pPr>
        <w:ind w:left="7720" w:hanging="341"/>
      </w:pPr>
      <w:rPr>
        <w:lang w:val="pt-BR" w:eastAsia="pt-BR" w:bidi="pt-BR"/>
      </w:rPr>
    </w:lvl>
    <w:lvl w:ilvl="8" w:tplc="D354BC30">
      <w:numFmt w:val="bullet"/>
      <w:lvlText w:val="•"/>
      <w:lvlJc w:val="left"/>
      <w:pPr>
        <w:ind w:left="8669" w:hanging="341"/>
      </w:pPr>
      <w:rPr>
        <w:lang w:val="pt-BR" w:eastAsia="pt-BR" w:bidi="pt-BR"/>
      </w:rPr>
    </w:lvl>
  </w:abstractNum>
  <w:abstractNum w:abstractNumId="34" w15:restartNumberingAfterBreak="0">
    <w:nsid w:val="65CA4A45"/>
    <w:multiLevelType w:val="hybridMultilevel"/>
    <w:tmpl w:val="503C72F0"/>
    <w:lvl w:ilvl="0" w:tplc="6526F7AE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215A63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eastAsiaTheme="majorEastAsia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7375622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37" w15:restartNumberingAfterBreak="0">
    <w:nsid w:val="7962084D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38" w15:restartNumberingAfterBreak="0">
    <w:nsid w:val="7A056C47"/>
    <w:multiLevelType w:val="multilevel"/>
    <w:tmpl w:val="6B749E26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7ADD32D2"/>
    <w:multiLevelType w:val="multilevel"/>
    <w:tmpl w:val="0DAA8BC8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84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40" w15:restartNumberingAfterBreak="0">
    <w:nsid w:val="7B484E56"/>
    <w:multiLevelType w:val="multilevel"/>
    <w:tmpl w:val="4F447B0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CF33B73"/>
    <w:multiLevelType w:val="hybridMultilevel"/>
    <w:tmpl w:val="C07015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50D00"/>
    <w:multiLevelType w:val="multilevel"/>
    <w:tmpl w:val="D3E82966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E5D093D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num w:numId="1">
    <w:abstractNumId w:val="9"/>
  </w:num>
  <w:num w:numId="2">
    <w:abstractNumId w:val="0"/>
  </w:num>
  <w:num w:numId="3">
    <w:abstractNumId w:val="19"/>
  </w:num>
  <w:num w:numId="4">
    <w:abstractNumId w:val="40"/>
  </w:num>
  <w:num w:numId="5">
    <w:abstractNumId w:val="16"/>
  </w:num>
  <w:num w:numId="6">
    <w:abstractNumId w:val="10"/>
  </w:num>
  <w:num w:numId="7">
    <w:abstractNumId w:val="12"/>
  </w:num>
  <w:num w:numId="8">
    <w:abstractNumId w:val="38"/>
  </w:num>
  <w:num w:numId="9">
    <w:abstractNumId w:val="13"/>
  </w:num>
  <w:num w:numId="10">
    <w:abstractNumId w:val="21"/>
  </w:num>
  <w:num w:numId="11">
    <w:abstractNumId w:val="6"/>
  </w:num>
  <w:num w:numId="12">
    <w:abstractNumId w:val="42"/>
  </w:num>
  <w:num w:numId="13">
    <w:abstractNumId w:val="15"/>
  </w:num>
  <w:num w:numId="14">
    <w:abstractNumId w:val="22"/>
  </w:num>
  <w:num w:numId="15">
    <w:abstractNumId w:val="39"/>
  </w:num>
  <w:num w:numId="16">
    <w:abstractNumId w:val="43"/>
  </w:num>
  <w:num w:numId="17">
    <w:abstractNumId w:val="24"/>
  </w:num>
  <w:num w:numId="18">
    <w:abstractNumId w:val="7"/>
  </w:num>
  <w:num w:numId="19">
    <w:abstractNumId w:val="36"/>
  </w:num>
  <w:num w:numId="20">
    <w:abstractNumId w:val="4"/>
  </w:num>
  <w:num w:numId="21">
    <w:abstractNumId w:val="25"/>
  </w:num>
  <w:num w:numId="22">
    <w:abstractNumId w:val="11"/>
  </w:num>
  <w:num w:numId="23">
    <w:abstractNumId w:val="37"/>
  </w:num>
  <w:num w:numId="24">
    <w:abstractNumId w:val="28"/>
  </w:num>
  <w:num w:numId="25">
    <w:abstractNumId w:val="27"/>
  </w:num>
  <w:num w:numId="26">
    <w:abstractNumId w:val="5"/>
  </w:num>
  <w:num w:numId="27">
    <w:abstractNumId w:val="26"/>
  </w:num>
  <w:num w:numId="28">
    <w:abstractNumId w:val="14"/>
  </w:num>
  <w:num w:numId="29">
    <w:abstractNumId w:val="2"/>
  </w:num>
  <w:num w:numId="30">
    <w:abstractNumId w:val="23"/>
  </w:num>
  <w:num w:numId="31">
    <w:abstractNumId w:val="41"/>
  </w:num>
  <w:num w:numId="32">
    <w:abstractNumId w:val="34"/>
  </w:num>
  <w:num w:numId="33">
    <w:abstractNumId w:val="1"/>
  </w:num>
  <w:num w:numId="34">
    <w:abstractNumId w:val="35"/>
  </w:num>
  <w:num w:numId="35">
    <w:abstractNumId w:val="32"/>
  </w:num>
  <w:num w:numId="36">
    <w:abstractNumId w:val="3"/>
  </w:num>
  <w:num w:numId="37">
    <w:abstractNumId w:val="17"/>
  </w:num>
  <w:num w:numId="38">
    <w:abstractNumId w:val="8"/>
  </w:num>
  <w:num w:numId="39">
    <w:abstractNumId w:val="31"/>
  </w:num>
  <w:num w:numId="4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9"/>
  </w:num>
  <w:num w:numId="42">
    <w:abstractNumId w:val="20"/>
  </w:num>
  <w:num w:numId="43">
    <w:abstractNumId w:val="18"/>
  </w:num>
  <w:num w:numId="4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30"/>
  </w:num>
  <w:numIdMacAtCleanup w:val="3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BC"/>
    <w:rsid w:val="000000F0"/>
    <w:rsid w:val="0000236D"/>
    <w:rsid w:val="0000271B"/>
    <w:rsid w:val="00003298"/>
    <w:rsid w:val="0000728A"/>
    <w:rsid w:val="000073F3"/>
    <w:rsid w:val="00013601"/>
    <w:rsid w:val="0002055B"/>
    <w:rsid w:val="0002260C"/>
    <w:rsid w:val="00022F54"/>
    <w:rsid w:val="0002306D"/>
    <w:rsid w:val="000242C8"/>
    <w:rsid w:val="00025CCC"/>
    <w:rsid w:val="00027155"/>
    <w:rsid w:val="00027B46"/>
    <w:rsid w:val="000318BA"/>
    <w:rsid w:val="00031A67"/>
    <w:rsid w:val="00031E76"/>
    <w:rsid w:val="000322A8"/>
    <w:rsid w:val="000343B6"/>
    <w:rsid w:val="00034A29"/>
    <w:rsid w:val="00035226"/>
    <w:rsid w:val="00040957"/>
    <w:rsid w:val="00040D35"/>
    <w:rsid w:val="000417CE"/>
    <w:rsid w:val="000453DE"/>
    <w:rsid w:val="000470C1"/>
    <w:rsid w:val="0004723B"/>
    <w:rsid w:val="00047D73"/>
    <w:rsid w:val="000519FA"/>
    <w:rsid w:val="00054B3B"/>
    <w:rsid w:val="00055232"/>
    <w:rsid w:val="00056433"/>
    <w:rsid w:val="00057C42"/>
    <w:rsid w:val="00060414"/>
    <w:rsid w:val="00061177"/>
    <w:rsid w:val="00062853"/>
    <w:rsid w:val="000634FB"/>
    <w:rsid w:val="000637E8"/>
    <w:rsid w:val="00064B0B"/>
    <w:rsid w:val="00065226"/>
    <w:rsid w:val="0006537A"/>
    <w:rsid w:val="0006688C"/>
    <w:rsid w:val="000670EC"/>
    <w:rsid w:val="000677A2"/>
    <w:rsid w:val="00070375"/>
    <w:rsid w:val="00070EA5"/>
    <w:rsid w:val="00072DD5"/>
    <w:rsid w:val="000735BA"/>
    <w:rsid w:val="00076CBC"/>
    <w:rsid w:val="000779C7"/>
    <w:rsid w:val="00080402"/>
    <w:rsid w:val="00081098"/>
    <w:rsid w:val="000826B8"/>
    <w:rsid w:val="00083963"/>
    <w:rsid w:val="00084F02"/>
    <w:rsid w:val="00085BD4"/>
    <w:rsid w:val="00087EF2"/>
    <w:rsid w:val="00090F5D"/>
    <w:rsid w:val="0009216D"/>
    <w:rsid w:val="00092759"/>
    <w:rsid w:val="00093DDE"/>
    <w:rsid w:val="00094321"/>
    <w:rsid w:val="000953F3"/>
    <w:rsid w:val="000953FD"/>
    <w:rsid w:val="00097AED"/>
    <w:rsid w:val="000A102A"/>
    <w:rsid w:val="000A1A7B"/>
    <w:rsid w:val="000A1B88"/>
    <w:rsid w:val="000A23DA"/>
    <w:rsid w:val="000A674F"/>
    <w:rsid w:val="000A74BF"/>
    <w:rsid w:val="000B089D"/>
    <w:rsid w:val="000B4C8F"/>
    <w:rsid w:val="000B7B55"/>
    <w:rsid w:val="000C123B"/>
    <w:rsid w:val="000C21AD"/>
    <w:rsid w:val="000C2C16"/>
    <w:rsid w:val="000C5356"/>
    <w:rsid w:val="000C670A"/>
    <w:rsid w:val="000D0743"/>
    <w:rsid w:val="000D2AC3"/>
    <w:rsid w:val="000D4D3E"/>
    <w:rsid w:val="000E789C"/>
    <w:rsid w:val="000F085F"/>
    <w:rsid w:val="000F104D"/>
    <w:rsid w:val="000F1C1C"/>
    <w:rsid w:val="000F4088"/>
    <w:rsid w:val="000F4F96"/>
    <w:rsid w:val="000F5A07"/>
    <w:rsid w:val="00100990"/>
    <w:rsid w:val="001034DE"/>
    <w:rsid w:val="0010353F"/>
    <w:rsid w:val="00103CED"/>
    <w:rsid w:val="001056D6"/>
    <w:rsid w:val="00105707"/>
    <w:rsid w:val="001103FF"/>
    <w:rsid w:val="0011161F"/>
    <w:rsid w:val="00113E0B"/>
    <w:rsid w:val="00113EEB"/>
    <w:rsid w:val="00115386"/>
    <w:rsid w:val="00116869"/>
    <w:rsid w:val="0012018B"/>
    <w:rsid w:val="001219B0"/>
    <w:rsid w:val="00124990"/>
    <w:rsid w:val="00125CCF"/>
    <w:rsid w:val="0012744D"/>
    <w:rsid w:val="00127D78"/>
    <w:rsid w:val="001304C0"/>
    <w:rsid w:val="001315F2"/>
    <w:rsid w:val="00134480"/>
    <w:rsid w:val="00135D0A"/>
    <w:rsid w:val="001366C6"/>
    <w:rsid w:val="00137888"/>
    <w:rsid w:val="0014004B"/>
    <w:rsid w:val="0014089A"/>
    <w:rsid w:val="00140FF4"/>
    <w:rsid w:val="0014325E"/>
    <w:rsid w:val="00143B6D"/>
    <w:rsid w:val="00146BDF"/>
    <w:rsid w:val="00150295"/>
    <w:rsid w:val="001516EA"/>
    <w:rsid w:val="00152AA8"/>
    <w:rsid w:val="001532C7"/>
    <w:rsid w:val="00153428"/>
    <w:rsid w:val="00153D1F"/>
    <w:rsid w:val="00153E25"/>
    <w:rsid w:val="00154250"/>
    <w:rsid w:val="00154505"/>
    <w:rsid w:val="00156504"/>
    <w:rsid w:val="0015684D"/>
    <w:rsid w:val="00160226"/>
    <w:rsid w:val="00160BBD"/>
    <w:rsid w:val="00160DA4"/>
    <w:rsid w:val="00163F75"/>
    <w:rsid w:val="0016584A"/>
    <w:rsid w:val="001671CA"/>
    <w:rsid w:val="00170CE1"/>
    <w:rsid w:val="00174371"/>
    <w:rsid w:val="00174CAA"/>
    <w:rsid w:val="0017728C"/>
    <w:rsid w:val="001775D6"/>
    <w:rsid w:val="00177CD5"/>
    <w:rsid w:val="00180FA5"/>
    <w:rsid w:val="001817D2"/>
    <w:rsid w:val="0018218A"/>
    <w:rsid w:val="00184086"/>
    <w:rsid w:val="00184618"/>
    <w:rsid w:val="00186141"/>
    <w:rsid w:val="001904A8"/>
    <w:rsid w:val="00192093"/>
    <w:rsid w:val="00196F83"/>
    <w:rsid w:val="001A1732"/>
    <w:rsid w:val="001A200A"/>
    <w:rsid w:val="001A2CE9"/>
    <w:rsid w:val="001A3A05"/>
    <w:rsid w:val="001A3E18"/>
    <w:rsid w:val="001A5051"/>
    <w:rsid w:val="001A50E1"/>
    <w:rsid w:val="001B005B"/>
    <w:rsid w:val="001B1A80"/>
    <w:rsid w:val="001B1F6E"/>
    <w:rsid w:val="001B6E7F"/>
    <w:rsid w:val="001C3F32"/>
    <w:rsid w:val="001C48B6"/>
    <w:rsid w:val="001C4C04"/>
    <w:rsid w:val="001C5CD3"/>
    <w:rsid w:val="001C694F"/>
    <w:rsid w:val="001C721E"/>
    <w:rsid w:val="001D23ED"/>
    <w:rsid w:val="001D5D98"/>
    <w:rsid w:val="001D6B66"/>
    <w:rsid w:val="001D7B52"/>
    <w:rsid w:val="001E3AAF"/>
    <w:rsid w:val="001E3AF1"/>
    <w:rsid w:val="001F0A6E"/>
    <w:rsid w:val="001F39FA"/>
    <w:rsid w:val="001F3B8A"/>
    <w:rsid w:val="001F68FB"/>
    <w:rsid w:val="001F7448"/>
    <w:rsid w:val="00202364"/>
    <w:rsid w:val="00202A04"/>
    <w:rsid w:val="00203BD2"/>
    <w:rsid w:val="00205197"/>
    <w:rsid w:val="0020593D"/>
    <w:rsid w:val="002075E6"/>
    <w:rsid w:val="00207B98"/>
    <w:rsid w:val="00210001"/>
    <w:rsid w:val="0021106D"/>
    <w:rsid w:val="00221BA5"/>
    <w:rsid w:val="00222980"/>
    <w:rsid w:val="002236B2"/>
    <w:rsid w:val="002241A2"/>
    <w:rsid w:val="00231E9C"/>
    <w:rsid w:val="00232580"/>
    <w:rsid w:val="00233CB1"/>
    <w:rsid w:val="002361B2"/>
    <w:rsid w:val="00237AFE"/>
    <w:rsid w:val="00240B17"/>
    <w:rsid w:val="0024181D"/>
    <w:rsid w:val="00241D78"/>
    <w:rsid w:val="002457B5"/>
    <w:rsid w:val="00246DAE"/>
    <w:rsid w:val="002538B4"/>
    <w:rsid w:val="002538E3"/>
    <w:rsid w:val="00255907"/>
    <w:rsid w:val="00255C24"/>
    <w:rsid w:val="00260802"/>
    <w:rsid w:val="00262B8E"/>
    <w:rsid w:val="0026386A"/>
    <w:rsid w:val="00263BDB"/>
    <w:rsid w:val="00267125"/>
    <w:rsid w:val="00267B22"/>
    <w:rsid w:val="00270267"/>
    <w:rsid w:val="00270C74"/>
    <w:rsid w:val="00271CB6"/>
    <w:rsid w:val="0027301A"/>
    <w:rsid w:val="0027627D"/>
    <w:rsid w:val="00276ECC"/>
    <w:rsid w:val="00277FA1"/>
    <w:rsid w:val="00280A00"/>
    <w:rsid w:val="0028484F"/>
    <w:rsid w:val="00284B9C"/>
    <w:rsid w:val="00286B7F"/>
    <w:rsid w:val="0028765E"/>
    <w:rsid w:val="0029037D"/>
    <w:rsid w:val="00291936"/>
    <w:rsid w:val="002937D4"/>
    <w:rsid w:val="002A04BA"/>
    <w:rsid w:val="002A17C6"/>
    <w:rsid w:val="002A1DB9"/>
    <w:rsid w:val="002A4B3A"/>
    <w:rsid w:val="002A5B83"/>
    <w:rsid w:val="002A6BBA"/>
    <w:rsid w:val="002A78C7"/>
    <w:rsid w:val="002B5E72"/>
    <w:rsid w:val="002B781C"/>
    <w:rsid w:val="002C1924"/>
    <w:rsid w:val="002C2B1C"/>
    <w:rsid w:val="002C3E74"/>
    <w:rsid w:val="002C54C1"/>
    <w:rsid w:val="002C5DCE"/>
    <w:rsid w:val="002C661C"/>
    <w:rsid w:val="002D3320"/>
    <w:rsid w:val="002D6852"/>
    <w:rsid w:val="002D78B4"/>
    <w:rsid w:val="002D7C8E"/>
    <w:rsid w:val="002E0DF6"/>
    <w:rsid w:val="002E160F"/>
    <w:rsid w:val="002E3F91"/>
    <w:rsid w:val="002E4709"/>
    <w:rsid w:val="002E480D"/>
    <w:rsid w:val="002E5A9D"/>
    <w:rsid w:val="002E5F6B"/>
    <w:rsid w:val="002E5FBB"/>
    <w:rsid w:val="002E7C0B"/>
    <w:rsid w:val="002F084D"/>
    <w:rsid w:val="002F302B"/>
    <w:rsid w:val="002F308B"/>
    <w:rsid w:val="002F5059"/>
    <w:rsid w:val="002F697B"/>
    <w:rsid w:val="00300996"/>
    <w:rsid w:val="00301636"/>
    <w:rsid w:val="00310B4A"/>
    <w:rsid w:val="00313557"/>
    <w:rsid w:val="00314264"/>
    <w:rsid w:val="003238C3"/>
    <w:rsid w:val="00324BCD"/>
    <w:rsid w:val="00324F30"/>
    <w:rsid w:val="00325023"/>
    <w:rsid w:val="0032540F"/>
    <w:rsid w:val="00325FD8"/>
    <w:rsid w:val="003265B9"/>
    <w:rsid w:val="00327232"/>
    <w:rsid w:val="00331182"/>
    <w:rsid w:val="00331772"/>
    <w:rsid w:val="00331832"/>
    <w:rsid w:val="00334F66"/>
    <w:rsid w:val="0033678D"/>
    <w:rsid w:val="003370EA"/>
    <w:rsid w:val="00340EE0"/>
    <w:rsid w:val="00343032"/>
    <w:rsid w:val="00354046"/>
    <w:rsid w:val="003563AA"/>
    <w:rsid w:val="0035658A"/>
    <w:rsid w:val="00357C29"/>
    <w:rsid w:val="00362556"/>
    <w:rsid w:val="00364141"/>
    <w:rsid w:val="00364F27"/>
    <w:rsid w:val="00365F87"/>
    <w:rsid w:val="00367EF6"/>
    <w:rsid w:val="00373F2A"/>
    <w:rsid w:val="0037531A"/>
    <w:rsid w:val="003779A2"/>
    <w:rsid w:val="0038139C"/>
    <w:rsid w:val="00385641"/>
    <w:rsid w:val="00385C26"/>
    <w:rsid w:val="00386157"/>
    <w:rsid w:val="00386ADE"/>
    <w:rsid w:val="00391E14"/>
    <w:rsid w:val="003959F6"/>
    <w:rsid w:val="00396DE4"/>
    <w:rsid w:val="003A3CEC"/>
    <w:rsid w:val="003A4781"/>
    <w:rsid w:val="003A61FB"/>
    <w:rsid w:val="003A73C1"/>
    <w:rsid w:val="003B0427"/>
    <w:rsid w:val="003B2E63"/>
    <w:rsid w:val="003B4E01"/>
    <w:rsid w:val="003B6F2C"/>
    <w:rsid w:val="003B74E1"/>
    <w:rsid w:val="003B791E"/>
    <w:rsid w:val="003C0792"/>
    <w:rsid w:val="003C0AA6"/>
    <w:rsid w:val="003C4C35"/>
    <w:rsid w:val="003C57B2"/>
    <w:rsid w:val="003C609E"/>
    <w:rsid w:val="003C6275"/>
    <w:rsid w:val="003C7D22"/>
    <w:rsid w:val="003D0C24"/>
    <w:rsid w:val="003D7380"/>
    <w:rsid w:val="003E2706"/>
    <w:rsid w:val="003E4927"/>
    <w:rsid w:val="003E4D76"/>
    <w:rsid w:val="003E55B1"/>
    <w:rsid w:val="003E648B"/>
    <w:rsid w:val="003E673B"/>
    <w:rsid w:val="003F004A"/>
    <w:rsid w:val="003F072F"/>
    <w:rsid w:val="003F1437"/>
    <w:rsid w:val="003F185C"/>
    <w:rsid w:val="003F34C5"/>
    <w:rsid w:val="003F36A3"/>
    <w:rsid w:val="003F4C65"/>
    <w:rsid w:val="003F75E0"/>
    <w:rsid w:val="00400200"/>
    <w:rsid w:val="00402AD0"/>
    <w:rsid w:val="004036D6"/>
    <w:rsid w:val="0040443F"/>
    <w:rsid w:val="004053E1"/>
    <w:rsid w:val="0040650D"/>
    <w:rsid w:val="0040761F"/>
    <w:rsid w:val="00407F1C"/>
    <w:rsid w:val="004122CB"/>
    <w:rsid w:val="00415D0B"/>
    <w:rsid w:val="00415F27"/>
    <w:rsid w:val="00416A59"/>
    <w:rsid w:val="00417CA8"/>
    <w:rsid w:val="00417E8D"/>
    <w:rsid w:val="0042190C"/>
    <w:rsid w:val="0042254E"/>
    <w:rsid w:val="004232B9"/>
    <w:rsid w:val="00423E1F"/>
    <w:rsid w:val="00425186"/>
    <w:rsid w:val="00425359"/>
    <w:rsid w:val="004262B4"/>
    <w:rsid w:val="004316D7"/>
    <w:rsid w:val="004318DF"/>
    <w:rsid w:val="00431EDA"/>
    <w:rsid w:val="00431F33"/>
    <w:rsid w:val="0043231C"/>
    <w:rsid w:val="00432470"/>
    <w:rsid w:val="00432984"/>
    <w:rsid w:val="00432A2A"/>
    <w:rsid w:val="00432CC5"/>
    <w:rsid w:val="00433D0A"/>
    <w:rsid w:val="00434787"/>
    <w:rsid w:val="00435447"/>
    <w:rsid w:val="00435AAF"/>
    <w:rsid w:val="00441EA1"/>
    <w:rsid w:val="00445798"/>
    <w:rsid w:val="00446829"/>
    <w:rsid w:val="0044725C"/>
    <w:rsid w:val="004473C3"/>
    <w:rsid w:val="00447465"/>
    <w:rsid w:val="00447E64"/>
    <w:rsid w:val="004503C3"/>
    <w:rsid w:val="00450CD0"/>
    <w:rsid w:val="0045498E"/>
    <w:rsid w:val="00455647"/>
    <w:rsid w:val="00455CBE"/>
    <w:rsid w:val="00455EB7"/>
    <w:rsid w:val="00455FD5"/>
    <w:rsid w:val="00456477"/>
    <w:rsid w:val="00460E8A"/>
    <w:rsid w:val="0046230A"/>
    <w:rsid w:val="004629B8"/>
    <w:rsid w:val="00462C95"/>
    <w:rsid w:val="004634B2"/>
    <w:rsid w:val="0046486A"/>
    <w:rsid w:val="00464AAF"/>
    <w:rsid w:val="00465C0B"/>
    <w:rsid w:val="00467C82"/>
    <w:rsid w:val="004707A8"/>
    <w:rsid w:val="0047675A"/>
    <w:rsid w:val="004773FC"/>
    <w:rsid w:val="00480328"/>
    <w:rsid w:val="00482D7C"/>
    <w:rsid w:val="004834FC"/>
    <w:rsid w:val="00483B15"/>
    <w:rsid w:val="00483FB9"/>
    <w:rsid w:val="00486639"/>
    <w:rsid w:val="00491598"/>
    <w:rsid w:val="00494AE7"/>
    <w:rsid w:val="004956B8"/>
    <w:rsid w:val="004A3C7D"/>
    <w:rsid w:val="004A6168"/>
    <w:rsid w:val="004B05B0"/>
    <w:rsid w:val="004B0CAC"/>
    <w:rsid w:val="004B19B5"/>
    <w:rsid w:val="004B1D7D"/>
    <w:rsid w:val="004B278C"/>
    <w:rsid w:val="004B3088"/>
    <w:rsid w:val="004B460A"/>
    <w:rsid w:val="004B68C4"/>
    <w:rsid w:val="004C0212"/>
    <w:rsid w:val="004C05F9"/>
    <w:rsid w:val="004C3F14"/>
    <w:rsid w:val="004C416E"/>
    <w:rsid w:val="004C49F0"/>
    <w:rsid w:val="004D21AC"/>
    <w:rsid w:val="004D374E"/>
    <w:rsid w:val="004D4088"/>
    <w:rsid w:val="004D6010"/>
    <w:rsid w:val="004D78E4"/>
    <w:rsid w:val="004E0194"/>
    <w:rsid w:val="004E3AB3"/>
    <w:rsid w:val="004E5811"/>
    <w:rsid w:val="004E62F6"/>
    <w:rsid w:val="004F03AB"/>
    <w:rsid w:val="004F0BA6"/>
    <w:rsid w:val="004F20C3"/>
    <w:rsid w:val="004F28C1"/>
    <w:rsid w:val="004F45F2"/>
    <w:rsid w:val="004F5C9C"/>
    <w:rsid w:val="004F5DF9"/>
    <w:rsid w:val="004F66B4"/>
    <w:rsid w:val="004F6C38"/>
    <w:rsid w:val="004F78C6"/>
    <w:rsid w:val="0050224C"/>
    <w:rsid w:val="005033FF"/>
    <w:rsid w:val="005037A6"/>
    <w:rsid w:val="00512D53"/>
    <w:rsid w:val="00514883"/>
    <w:rsid w:val="00520DBB"/>
    <w:rsid w:val="0052377C"/>
    <w:rsid w:val="00524A54"/>
    <w:rsid w:val="0053132E"/>
    <w:rsid w:val="00533D21"/>
    <w:rsid w:val="00535F89"/>
    <w:rsid w:val="00535F99"/>
    <w:rsid w:val="005437DC"/>
    <w:rsid w:val="00544EF3"/>
    <w:rsid w:val="0054562D"/>
    <w:rsid w:val="00556CDD"/>
    <w:rsid w:val="00560447"/>
    <w:rsid w:val="00561B4A"/>
    <w:rsid w:val="00561C04"/>
    <w:rsid w:val="0056213B"/>
    <w:rsid w:val="00562795"/>
    <w:rsid w:val="00562F82"/>
    <w:rsid w:val="00564913"/>
    <w:rsid w:val="0056623B"/>
    <w:rsid w:val="005700A9"/>
    <w:rsid w:val="0057062A"/>
    <w:rsid w:val="00572307"/>
    <w:rsid w:val="00580011"/>
    <w:rsid w:val="005800D8"/>
    <w:rsid w:val="00580F34"/>
    <w:rsid w:val="00584308"/>
    <w:rsid w:val="005846C9"/>
    <w:rsid w:val="005873FC"/>
    <w:rsid w:val="00590EAF"/>
    <w:rsid w:val="0059171E"/>
    <w:rsid w:val="00595DA6"/>
    <w:rsid w:val="005A038A"/>
    <w:rsid w:val="005A510C"/>
    <w:rsid w:val="005A61E6"/>
    <w:rsid w:val="005A6A91"/>
    <w:rsid w:val="005B0057"/>
    <w:rsid w:val="005B0066"/>
    <w:rsid w:val="005B0B97"/>
    <w:rsid w:val="005B446C"/>
    <w:rsid w:val="005B6E54"/>
    <w:rsid w:val="005C25B5"/>
    <w:rsid w:val="005C36F8"/>
    <w:rsid w:val="005C3930"/>
    <w:rsid w:val="005C76D8"/>
    <w:rsid w:val="005D5ECC"/>
    <w:rsid w:val="005D670C"/>
    <w:rsid w:val="005E1321"/>
    <w:rsid w:val="005E1666"/>
    <w:rsid w:val="005E1C1D"/>
    <w:rsid w:val="005E1D53"/>
    <w:rsid w:val="005E2DD4"/>
    <w:rsid w:val="005E37EF"/>
    <w:rsid w:val="005E3B67"/>
    <w:rsid w:val="005E6D43"/>
    <w:rsid w:val="005F10E0"/>
    <w:rsid w:val="005F2964"/>
    <w:rsid w:val="005F31D2"/>
    <w:rsid w:val="005F65EF"/>
    <w:rsid w:val="005F6F64"/>
    <w:rsid w:val="005F7B0A"/>
    <w:rsid w:val="005F7BEE"/>
    <w:rsid w:val="006000B3"/>
    <w:rsid w:val="00602755"/>
    <w:rsid w:val="0060537D"/>
    <w:rsid w:val="006054DD"/>
    <w:rsid w:val="00605C11"/>
    <w:rsid w:val="00606440"/>
    <w:rsid w:val="006078C2"/>
    <w:rsid w:val="00610745"/>
    <w:rsid w:val="00611252"/>
    <w:rsid w:val="006125A3"/>
    <w:rsid w:val="00616173"/>
    <w:rsid w:val="006171A9"/>
    <w:rsid w:val="00617CF7"/>
    <w:rsid w:val="0062329E"/>
    <w:rsid w:val="00623436"/>
    <w:rsid w:val="00632DA0"/>
    <w:rsid w:val="0063708A"/>
    <w:rsid w:val="0063751B"/>
    <w:rsid w:val="00640F39"/>
    <w:rsid w:val="006443A0"/>
    <w:rsid w:val="006459B5"/>
    <w:rsid w:val="00650363"/>
    <w:rsid w:val="006520F3"/>
    <w:rsid w:val="0065278E"/>
    <w:rsid w:val="00655AAF"/>
    <w:rsid w:val="00656A30"/>
    <w:rsid w:val="00657E82"/>
    <w:rsid w:val="0066132E"/>
    <w:rsid w:val="006619C6"/>
    <w:rsid w:val="00662FB4"/>
    <w:rsid w:val="0066337C"/>
    <w:rsid w:val="0066383F"/>
    <w:rsid w:val="006673E7"/>
    <w:rsid w:val="00671A1A"/>
    <w:rsid w:val="00674964"/>
    <w:rsid w:val="00674D11"/>
    <w:rsid w:val="00676F60"/>
    <w:rsid w:val="00680B7E"/>
    <w:rsid w:val="00683B94"/>
    <w:rsid w:val="00686692"/>
    <w:rsid w:val="006877D9"/>
    <w:rsid w:val="00691FF8"/>
    <w:rsid w:val="00692A3D"/>
    <w:rsid w:val="00693033"/>
    <w:rsid w:val="00693321"/>
    <w:rsid w:val="00694893"/>
    <w:rsid w:val="00694DD9"/>
    <w:rsid w:val="006A12B1"/>
    <w:rsid w:val="006A4E44"/>
    <w:rsid w:val="006A5F42"/>
    <w:rsid w:val="006A6103"/>
    <w:rsid w:val="006A7F64"/>
    <w:rsid w:val="006B10ED"/>
    <w:rsid w:val="006B156A"/>
    <w:rsid w:val="006B51B2"/>
    <w:rsid w:val="006C17A0"/>
    <w:rsid w:val="006C4AF7"/>
    <w:rsid w:val="006C5580"/>
    <w:rsid w:val="006D0704"/>
    <w:rsid w:val="006D27E3"/>
    <w:rsid w:val="006D4135"/>
    <w:rsid w:val="006D68CC"/>
    <w:rsid w:val="006E09F2"/>
    <w:rsid w:val="006E1E3F"/>
    <w:rsid w:val="006E2055"/>
    <w:rsid w:val="006E299A"/>
    <w:rsid w:val="006E2F88"/>
    <w:rsid w:val="006E5C78"/>
    <w:rsid w:val="006E721C"/>
    <w:rsid w:val="006F24D6"/>
    <w:rsid w:val="006F3EE2"/>
    <w:rsid w:val="006F5517"/>
    <w:rsid w:val="00700CBD"/>
    <w:rsid w:val="007022EB"/>
    <w:rsid w:val="007024B5"/>
    <w:rsid w:val="007028C7"/>
    <w:rsid w:val="00704462"/>
    <w:rsid w:val="00710C7E"/>
    <w:rsid w:val="007131FA"/>
    <w:rsid w:val="00722A13"/>
    <w:rsid w:val="00722EF1"/>
    <w:rsid w:val="00724A9E"/>
    <w:rsid w:val="0072751E"/>
    <w:rsid w:val="007306CC"/>
    <w:rsid w:val="00730BF1"/>
    <w:rsid w:val="00731FE1"/>
    <w:rsid w:val="007335F8"/>
    <w:rsid w:val="00733DE0"/>
    <w:rsid w:val="00734B2A"/>
    <w:rsid w:val="0073505D"/>
    <w:rsid w:val="007357C5"/>
    <w:rsid w:val="00737080"/>
    <w:rsid w:val="00737AA8"/>
    <w:rsid w:val="007402A6"/>
    <w:rsid w:val="0074032D"/>
    <w:rsid w:val="00740D25"/>
    <w:rsid w:val="00741328"/>
    <w:rsid w:val="00745981"/>
    <w:rsid w:val="00750F02"/>
    <w:rsid w:val="007513F0"/>
    <w:rsid w:val="00751D83"/>
    <w:rsid w:val="00753423"/>
    <w:rsid w:val="00754359"/>
    <w:rsid w:val="007569A9"/>
    <w:rsid w:val="00756F76"/>
    <w:rsid w:val="007620A6"/>
    <w:rsid w:val="00762713"/>
    <w:rsid w:val="0076316C"/>
    <w:rsid w:val="00764BCA"/>
    <w:rsid w:val="00764E2D"/>
    <w:rsid w:val="00767090"/>
    <w:rsid w:val="007679B9"/>
    <w:rsid w:val="00771A22"/>
    <w:rsid w:val="00771A53"/>
    <w:rsid w:val="007736C4"/>
    <w:rsid w:val="0077380D"/>
    <w:rsid w:val="00775339"/>
    <w:rsid w:val="00776461"/>
    <w:rsid w:val="00776572"/>
    <w:rsid w:val="0077738D"/>
    <w:rsid w:val="007774C2"/>
    <w:rsid w:val="00780784"/>
    <w:rsid w:val="00786EB8"/>
    <w:rsid w:val="007870B0"/>
    <w:rsid w:val="00787908"/>
    <w:rsid w:val="00787D28"/>
    <w:rsid w:val="0079000C"/>
    <w:rsid w:val="00790D93"/>
    <w:rsid w:val="00790FAC"/>
    <w:rsid w:val="00791CD7"/>
    <w:rsid w:val="0079430D"/>
    <w:rsid w:val="00796F98"/>
    <w:rsid w:val="0079754C"/>
    <w:rsid w:val="007A1395"/>
    <w:rsid w:val="007A48D7"/>
    <w:rsid w:val="007B19CE"/>
    <w:rsid w:val="007B283C"/>
    <w:rsid w:val="007B43BA"/>
    <w:rsid w:val="007B7C23"/>
    <w:rsid w:val="007C0255"/>
    <w:rsid w:val="007C09C8"/>
    <w:rsid w:val="007C0C22"/>
    <w:rsid w:val="007C13ED"/>
    <w:rsid w:val="007C2707"/>
    <w:rsid w:val="007C2DD4"/>
    <w:rsid w:val="007C6FE9"/>
    <w:rsid w:val="007D19F0"/>
    <w:rsid w:val="007D3572"/>
    <w:rsid w:val="007D501A"/>
    <w:rsid w:val="007E0867"/>
    <w:rsid w:val="007E3F65"/>
    <w:rsid w:val="007E5253"/>
    <w:rsid w:val="007E57A5"/>
    <w:rsid w:val="007E68F6"/>
    <w:rsid w:val="007E6B81"/>
    <w:rsid w:val="007E6EF9"/>
    <w:rsid w:val="007E76B0"/>
    <w:rsid w:val="007E77F6"/>
    <w:rsid w:val="007F0511"/>
    <w:rsid w:val="007F137C"/>
    <w:rsid w:val="007F1FC9"/>
    <w:rsid w:val="007F2AE3"/>
    <w:rsid w:val="007F2AE5"/>
    <w:rsid w:val="007F4FAE"/>
    <w:rsid w:val="007F5FAA"/>
    <w:rsid w:val="007F5FB3"/>
    <w:rsid w:val="007F6AB0"/>
    <w:rsid w:val="007F7115"/>
    <w:rsid w:val="00800A85"/>
    <w:rsid w:val="0080257D"/>
    <w:rsid w:val="0080269A"/>
    <w:rsid w:val="00803805"/>
    <w:rsid w:val="0080582D"/>
    <w:rsid w:val="0080756C"/>
    <w:rsid w:val="00816940"/>
    <w:rsid w:val="00822C89"/>
    <w:rsid w:val="008310B7"/>
    <w:rsid w:val="00831204"/>
    <w:rsid w:val="00831208"/>
    <w:rsid w:val="00832B4A"/>
    <w:rsid w:val="0083429E"/>
    <w:rsid w:val="0083581D"/>
    <w:rsid w:val="00835A02"/>
    <w:rsid w:val="008429CF"/>
    <w:rsid w:val="008434FE"/>
    <w:rsid w:val="008446E2"/>
    <w:rsid w:val="00845B40"/>
    <w:rsid w:val="00847E19"/>
    <w:rsid w:val="00847FB4"/>
    <w:rsid w:val="00850CD3"/>
    <w:rsid w:val="0085112C"/>
    <w:rsid w:val="0085238F"/>
    <w:rsid w:val="008531A0"/>
    <w:rsid w:val="0085514C"/>
    <w:rsid w:val="008601A9"/>
    <w:rsid w:val="00861F93"/>
    <w:rsid w:val="00863AC7"/>
    <w:rsid w:val="00864D69"/>
    <w:rsid w:val="00865B0D"/>
    <w:rsid w:val="00871B33"/>
    <w:rsid w:val="00872949"/>
    <w:rsid w:val="00872FC8"/>
    <w:rsid w:val="00874418"/>
    <w:rsid w:val="0087679C"/>
    <w:rsid w:val="00884360"/>
    <w:rsid w:val="00887874"/>
    <w:rsid w:val="00892744"/>
    <w:rsid w:val="00892887"/>
    <w:rsid w:val="0089320F"/>
    <w:rsid w:val="008941DB"/>
    <w:rsid w:val="008A16EA"/>
    <w:rsid w:val="008A1989"/>
    <w:rsid w:val="008A2602"/>
    <w:rsid w:val="008A40DD"/>
    <w:rsid w:val="008B09A1"/>
    <w:rsid w:val="008B6162"/>
    <w:rsid w:val="008B6B5D"/>
    <w:rsid w:val="008C04DF"/>
    <w:rsid w:val="008C0D65"/>
    <w:rsid w:val="008C1897"/>
    <w:rsid w:val="008C1971"/>
    <w:rsid w:val="008C1B3C"/>
    <w:rsid w:val="008C224F"/>
    <w:rsid w:val="008C24EB"/>
    <w:rsid w:val="008C71F9"/>
    <w:rsid w:val="008C798F"/>
    <w:rsid w:val="008C7EF5"/>
    <w:rsid w:val="008D2CAF"/>
    <w:rsid w:val="008D3ACE"/>
    <w:rsid w:val="008D51CC"/>
    <w:rsid w:val="008D6157"/>
    <w:rsid w:val="008E4F95"/>
    <w:rsid w:val="008E6372"/>
    <w:rsid w:val="008E753F"/>
    <w:rsid w:val="008F2294"/>
    <w:rsid w:val="008F22A1"/>
    <w:rsid w:val="008F4D52"/>
    <w:rsid w:val="008F4E41"/>
    <w:rsid w:val="009003E1"/>
    <w:rsid w:val="009016A7"/>
    <w:rsid w:val="009035EC"/>
    <w:rsid w:val="0090407D"/>
    <w:rsid w:val="0090408D"/>
    <w:rsid w:val="00904E6B"/>
    <w:rsid w:val="00906EEC"/>
    <w:rsid w:val="00907768"/>
    <w:rsid w:val="0091414E"/>
    <w:rsid w:val="00914204"/>
    <w:rsid w:val="0091453C"/>
    <w:rsid w:val="00915C7E"/>
    <w:rsid w:val="00916401"/>
    <w:rsid w:val="00922606"/>
    <w:rsid w:val="00922D31"/>
    <w:rsid w:val="009234F0"/>
    <w:rsid w:val="00923CB5"/>
    <w:rsid w:val="00924D17"/>
    <w:rsid w:val="009251C4"/>
    <w:rsid w:val="0092559F"/>
    <w:rsid w:val="0092749F"/>
    <w:rsid w:val="00930477"/>
    <w:rsid w:val="009310F7"/>
    <w:rsid w:val="00931141"/>
    <w:rsid w:val="00932F06"/>
    <w:rsid w:val="00934194"/>
    <w:rsid w:val="0093430C"/>
    <w:rsid w:val="009348F7"/>
    <w:rsid w:val="00935665"/>
    <w:rsid w:val="00935B30"/>
    <w:rsid w:val="00936A4E"/>
    <w:rsid w:val="00940DBE"/>
    <w:rsid w:val="00941580"/>
    <w:rsid w:val="00941C5C"/>
    <w:rsid w:val="00941D3F"/>
    <w:rsid w:val="00944E0C"/>
    <w:rsid w:val="00945B5B"/>
    <w:rsid w:val="00947A98"/>
    <w:rsid w:val="00950D81"/>
    <w:rsid w:val="009523A7"/>
    <w:rsid w:val="009527D8"/>
    <w:rsid w:val="00952C53"/>
    <w:rsid w:val="009537C5"/>
    <w:rsid w:val="009543EB"/>
    <w:rsid w:val="00954488"/>
    <w:rsid w:val="009559C3"/>
    <w:rsid w:val="00955A38"/>
    <w:rsid w:val="009616EA"/>
    <w:rsid w:val="009623AB"/>
    <w:rsid w:val="00963362"/>
    <w:rsid w:val="009665C8"/>
    <w:rsid w:val="00967765"/>
    <w:rsid w:val="00970A6B"/>
    <w:rsid w:val="0097154D"/>
    <w:rsid w:val="009740CB"/>
    <w:rsid w:val="009763C4"/>
    <w:rsid w:val="009803F1"/>
    <w:rsid w:val="009839DB"/>
    <w:rsid w:val="00983B12"/>
    <w:rsid w:val="009844F7"/>
    <w:rsid w:val="009901A0"/>
    <w:rsid w:val="0099079E"/>
    <w:rsid w:val="009943AB"/>
    <w:rsid w:val="00995FFD"/>
    <w:rsid w:val="009A2622"/>
    <w:rsid w:val="009A45B0"/>
    <w:rsid w:val="009A6A6F"/>
    <w:rsid w:val="009B1B69"/>
    <w:rsid w:val="009B3A65"/>
    <w:rsid w:val="009B5844"/>
    <w:rsid w:val="009C26DA"/>
    <w:rsid w:val="009C3B74"/>
    <w:rsid w:val="009C4382"/>
    <w:rsid w:val="009C470D"/>
    <w:rsid w:val="009C638B"/>
    <w:rsid w:val="009D3626"/>
    <w:rsid w:val="009D40AF"/>
    <w:rsid w:val="009D68FB"/>
    <w:rsid w:val="009E04B3"/>
    <w:rsid w:val="009E0DFC"/>
    <w:rsid w:val="009E1880"/>
    <w:rsid w:val="009E5B74"/>
    <w:rsid w:val="009E6386"/>
    <w:rsid w:val="009E7C14"/>
    <w:rsid w:val="009F1472"/>
    <w:rsid w:val="009F419C"/>
    <w:rsid w:val="009F43E0"/>
    <w:rsid w:val="00A00BAE"/>
    <w:rsid w:val="00A03B99"/>
    <w:rsid w:val="00A03E98"/>
    <w:rsid w:val="00A04DA6"/>
    <w:rsid w:val="00A055A5"/>
    <w:rsid w:val="00A064A8"/>
    <w:rsid w:val="00A06B3C"/>
    <w:rsid w:val="00A11A83"/>
    <w:rsid w:val="00A12A7C"/>
    <w:rsid w:val="00A1300B"/>
    <w:rsid w:val="00A1330E"/>
    <w:rsid w:val="00A15E36"/>
    <w:rsid w:val="00A174D7"/>
    <w:rsid w:val="00A20CE2"/>
    <w:rsid w:val="00A264EB"/>
    <w:rsid w:val="00A2685A"/>
    <w:rsid w:val="00A31D48"/>
    <w:rsid w:val="00A31E4D"/>
    <w:rsid w:val="00A31F2E"/>
    <w:rsid w:val="00A37B59"/>
    <w:rsid w:val="00A402A1"/>
    <w:rsid w:val="00A40BB6"/>
    <w:rsid w:val="00A41696"/>
    <w:rsid w:val="00A41D8A"/>
    <w:rsid w:val="00A42EA8"/>
    <w:rsid w:val="00A43D24"/>
    <w:rsid w:val="00A44175"/>
    <w:rsid w:val="00A46166"/>
    <w:rsid w:val="00A50B14"/>
    <w:rsid w:val="00A50D22"/>
    <w:rsid w:val="00A512C3"/>
    <w:rsid w:val="00A54970"/>
    <w:rsid w:val="00A55F3F"/>
    <w:rsid w:val="00A571FE"/>
    <w:rsid w:val="00A60395"/>
    <w:rsid w:val="00A61063"/>
    <w:rsid w:val="00A6287E"/>
    <w:rsid w:val="00A629ED"/>
    <w:rsid w:val="00A71EFB"/>
    <w:rsid w:val="00A72B29"/>
    <w:rsid w:val="00A73429"/>
    <w:rsid w:val="00A77C2C"/>
    <w:rsid w:val="00A80062"/>
    <w:rsid w:val="00A813C8"/>
    <w:rsid w:val="00A82E81"/>
    <w:rsid w:val="00A856EB"/>
    <w:rsid w:val="00A861CD"/>
    <w:rsid w:val="00A9022E"/>
    <w:rsid w:val="00A928E8"/>
    <w:rsid w:val="00A92B20"/>
    <w:rsid w:val="00A935D5"/>
    <w:rsid w:val="00A94C26"/>
    <w:rsid w:val="00A950DC"/>
    <w:rsid w:val="00A95BCB"/>
    <w:rsid w:val="00A96A2C"/>
    <w:rsid w:val="00A96E29"/>
    <w:rsid w:val="00AA1165"/>
    <w:rsid w:val="00AA3F31"/>
    <w:rsid w:val="00AA4625"/>
    <w:rsid w:val="00AB03BE"/>
    <w:rsid w:val="00AB1F1A"/>
    <w:rsid w:val="00AB472E"/>
    <w:rsid w:val="00AB6151"/>
    <w:rsid w:val="00AB6C1B"/>
    <w:rsid w:val="00AB77E5"/>
    <w:rsid w:val="00AC3DC2"/>
    <w:rsid w:val="00AC4F34"/>
    <w:rsid w:val="00AC50F6"/>
    <w:rsid w:val="00AC6EC2"/>
    <w:rsid w:val="00AD007F"/>
    <w:rsid w:val="00AD39F6"/>
    <w:rsid w:val="00AE2A80"/>
    <w:rsid w:val="00AE3367"/>
    <w:rsid w:val="00AE3A63"/>
    <w:rsid w:val="00AE5435"/>
    <w:rsid w:val="00AF1565"/>
    <w:rsid w:val="00AF2255"/>
    <w:rsid w:val="00AF3ABE"/>
    <w:rsid w:val="00AF6959"/>
    <w:rsid w:val="00B00520"/>
    <w:rsid w:val="00B00F8E"/>
    <w:rsid w:val="00B014D0"/>
    <w:rsid w:val="00B03CB0"/>
    <w:rsid w:val="00B03F50"/>
    <w:rsid w:val="00B041A9"/>
    <w:rsid w:val="00B0465E"/>
    <w:rsid w:val="00B04F0C"/>
    <w:rsid w:val="00B066C1"/>
    <w:rsid w:val="00B07871"/>
    <w:rsid w:val="00B1199E"/>
    <w:rsid w:val="00B11E0C"/>
    <w:rsid w:val="00B1218F"/>
    <w:rsid w:val="00B13262"/>
    <w:rsid w:val="00B14A13"/>
    <w:rsid w:val="00B14C20"/>
    <w:rsid w:val="00B16238"/>
    <w:rsid w:val="00B165A2"/>
    <w:rsid w:val="00B17BAA"/>
    <w:rsid w:val="00B22725"/>
    <w:rsid w:val="00B232F0"/>
    <w:rsid w:val="00B23F8B"/>
    <w:rsid w:val="00B27724"/>
    <w:rsid w:val="00B30F3D"/>
    <w:rsid w:val="00B32D8E"/>
    <w:rsid w:val="00B432A0"/>
    <w:rsid w:val="00B4738B"/>
    <w:rsid w:val="00B50D15"/>
    <w:rsid w:val="00B50D55"/>
    <w:rsid w:val="00B51674"/>
    <w:rsid w:val="00B517F7"/>
    <w:rsid w:val="00B51AE9"/>
    <w:rsid w:val="00B51E41"/>
    <w:rsid w:val="00B52AFC"/>
    <w:rsid w:val="00B52B41"/>
    <w:rsid w:val="00B52EFE"/>
    <w:rsid w:val="00B5442B"/>
    <w:rsid w:val="00B60DCA"/>
    <w:rsid w:val="00B62829"/>
    <w:rsid w:val="00B63C73"/>
    <w:rsid w:val="00B6439E"/>
    <w:rsid w:val="00B646BE"/>
    <w:rsid w:val="00B648A2"/>
    <w:rsid w:val="00B672B3"/>
    <w:rsid w:val="00B67C5C"/>
    <w:rsid w:val="00B706E0"/>
    <w:rsid w:val="00B76DB6"/>
    <w:rsid w:val="00B77DBF"/>
    <w:rsid w:val="00B810DF"/>
    <w:rsid w:val="00B81FBB"/>
    <w:rsid w:val="00B839D1"/>
    <w:rsid w:val="00B902B9"/>
    <w:rsid w:val="00B90A68"/>
    <w:rsid w:val="00B92C59"/>
    <w:rsid w:val="00B95BFE"/>
    <w:rsid w:val="00B96C22"/>
    <w:rsid w:val="00B972D3"/>
    <w:rsid w:val="00BA1217"/>
    <w:rsid w:val="00BA1705"/>
    <w:rsid w:val="00BA2132"/>
    <w:rsid w:val="00BA4295"/>
    <w:rsid w:val="00BA528E"/>
    <w:rsid w:val="00BA682B"/>
    <w:rsid w:val="00BA78FB"/>
    <w:rsid w:val="00BB0602"/>
    <w:rsid w:val="00BB2496"/>
    <w:rsid w:val="00BB2A00"/>
    <w:rsid w:val="00BB3B79"/>
    <w:rsid w:val="00BB3E51"/>
    <w:rsid w:val="00BB4389"/>
    <w:rsid w:val="00BB61BE"/>
    <w:rsid w:val="00BC1F27"/>
    <w:rsid w:val="00BC2797"/>
    <w:rsid w:val="00BC3103"/>
    <w:rsid w:val="00BC3272"/>
    <w:rsid w:val="00BC4227"/>
    <w:rsid w:val="00BC593D"/>
    <w:rsid w:val="00BC6EAE"/>
    <w:rsid w:val="00BD1366"/>
    <w:rsid w:val="00BD3419"/>
    <w:rsid w:val="00BD43E5"/>
    <w:rsid w:val="00BD59E3"/>
    <w:rsid w:val="00BD5ACD"/>
    <w:rsid w:val="00BD7FD7"/>
    <w:rsid w:val="00BE0315"/>
    <w:rsid w:val="00BE056C"/>
    <w:rsid w:val="00BE05F0"/>
    <w:rsid w:val="00BE1772"/>
    <w:rsid w:val="00BE1DEB"/>
    <w:rsid w:val="00BE2CBE"/>
    <w:rsid w:val="00BE4A6F"/>
    <w:rsid w:val="00BE722B"/>
    <w:rsid w:val="00BF0E8E"/>
    <w:rsid w:val="00BF1A7F"/>
    <w:rsid w:val="00BF3C83"/>
    <w:rsid w:val="00C0021F"/>
    <w:rsid w:val="00C00F37"/>
    <w:rsid w:val="00C02DF0"/>
    <w:rsid w:val="00C02F7D"/>
    <w:rsid w:val="00C037C1"/>
    <w:rsid w:val="00C03F51"/>
    <w:rsid w:val="00C06816"/>
    <w:rsid w:val="00C10CC7"/>
    <w:rsid w:val="00C13225"/>
    <w:rsid w:val="00C136A6"/>
    <w:rsid w:val="00C14C86"/>
    <w:rsid w:val="00C17189"/>
    <w:rsid w:val="00C213A5"/>
    <w:rsid w:val="00C229F8"/>
    <w:rsid w:val="00C22FBD"/>
    <w:rsid w:val="00C26D8C"/>
    <w:rsid w:val="00C31F41"/>
    <w:rsid w:val="00C322F1"/>
    <w:rsid w:val="00C33284"/>
    <w:rsid w:val="00C35842"/>
    <w:rsid w:val="00C371FA"/>
    <w:rsid w:val="00C431D6"/>
    <w:rsid w:val="00C43C70"/>
    <w:rsid w:val="00C448DC"/>
    <w:rsid w:val="00C46F61"/>
    <w:rsid w:val="00C47BB2"/>
    <w:rsid w:val="00C51C28"/>
    <w:rsid w:val="00C53385"/>
    <w:rsid w:val="00C53456"/>
    <w:rsid w:val="00C60C2D"/>
    <w:rsid w:val="00C60C61"/>
    <w:rsid w:val="00C62DD6"/>
    <w:rsid w:val="00C66C07"/>
    <w:rsid w:val="00C70043"/>
    <w:rsid w:val="00C708D1"/>
    <w:rsid w:val="00C71004"/>
    <w:rsid w:val="00C72931"/>
    <w:rsid w:val="00C72976"/>
    <w:rsid w:val="00C73861"/>
    <w:rsid w:val="00C7432C"/>
    <w:rsid w:val="00C75791"/>
    <w:rsid w:val="00C75AE3"/>
    <w:rsid w:val="00C76304"/>
    <w:rsid w:val="00C8471E"/>
    <w:rsid w:val="00C84955"/>
    <w:rsid w:val="00C86467"/>
    <w:rsid w:val="00C94109"/>
    <w:rsid w:val="00C9416E"/>
    <w:rsid w:val="00C95C72"/>
    <w:rsid w:val="00C96B86"/>
    <w:rsid w:val="00C97D99"/>
    <w:rsid w:val="00C97DF7"/>
    <w:rsid w:val="00CA0405"/>
    <w:rsid w:val="00CA1A6A"/>
    <w:rsid w:val="00CA1BCE"/>
    <w:rsid w:val="00CA3D23"/>
    <w:rsid w:val="00CA5043"/>
    <w:rsid w:val="00CA6108"/>
    <w:rsid w:val="00CB4B4E"/>
    <w:rsid w:val="00CB51F8"/>
    <w:rsid w:val="00CB766B"/>
    <w:rsid w:val="00CB79F4"/>
    <w:rsid w:val="00CC0000"/>
    <w:rsid w:val="00CC0DEB"/>
    <w:rsid w:val="00CC356D"/>
    <w:rsid w:val="00CC395E"/>
    <w:rsid w:val="00CC6F19"/>
    <w:rsid w:val="00CC7285"/>
    <w:rsid w:val="00CD1040"/>
    <w:rsid w:val="00CD109D"/>
    <w:rsid w:val="00CD1E9D"/>
    <w:rsid w:val="00CD6ABB"/>
    <w:rsid w:val="00CD7E01"/>
    <w:rsid w:val="00CD7FDE"/>
    <w:rsid w:val="00CE0110"/>
    <w:rsid w:val="00CE1872"/>
    <w:rsid w:val="00CE1A20"/>
    <w:rsid w:val="00CE1BA5"/>
    <w:rsid w:val="00CE5CF2"/>
    <w:rsid w:val="00CF09EE"/>
    <w:rsid w:val="00CF364A"/>
    <w:rsid w:val="00CF3969"/>
    <w:rsid w:val="00CF54F1"/>
    <w:rsid w:val="00D00A5D"/>
    <w:rsid w:val="00D00A87"/>
    <w:rsid w:val="00D02F2F"/>
    <w:rsid w:val="00D03329"/>
    <w:rsid w:val="00D1305C"/>
    <w:rsid w:val="00D13087"/>
    <w:rsid w:val="00D13F99"/>
    <w:rsid w:val="00D16914"/>
    <w:rsid w:val="00D16FA0"/>
    <w:rsid w:val="00D207AD"/>
    <w:rsid w:val="00D26DCE"/>
    <w:rsid w:val="00D26E05"/>
    <w:rsid w:val="00D311E0"/>
    <w:rsid w:val="00D31641"/>
    <w:rsid w:val="00D31F0E"/>
    <w:rsid w:val="00D378B5"/>
    <w:rsid w:val="00D409E6"/>
    <w:rsid w:val="00D44770"/>
    <w:rsid w:val="00D4652A"/>
    <w:rsid w:val="00D46893"/>
    <w:rsid w:val="00D5130A"/>
    <w:rsid w:val="00D51769"/>
    <w:rsid w:val="00D518BC"/>
    <w:rsid w:val="00D522D8"/>
    <w:rsid w:val="00D5491C"/>
    <w:rsid w:val="00D554E8"/>
    <w:rsid w:val="00D5748E"/>
    <w:rsid w:val="00D60B39"/>
    <w:rsid w:val="00D612A9"/>
    <w:rsid w:val="00D61C3B"/>
    <w:rsid w:val="00D6322C"/>
    <w:rsid w:val="00D66935"/>
    <w:rsid w:val="00D6720B"/>
    <w:rsid w:val="00D74169"/>
    <w:rsid w:val="00D74693"/>
    <w:rsid w:val="00D76F72"/>
    <w:rsid w:val="00D80021"/>
    <w:rsid w:val="00D82AC8"/>
    <w:rsid w:val="00D8423D"/>
    <w:rsid w:val="00D84753"/>
    <w:rsid w:val="00D86111"/>
    <w:rsid w:val="00D8681D"/>
    <w:rsid w:val="00D8724C"/>
    <w:rsid w:val="00D91FC3"/>
    <w:rsid w:val="00D92FA4"/>
    <w:rsid w:val="00D938C1"/>
    <w:rsid w:val="00D93D08"/>
    <w:rsid w:val="00DA430D"/>
    <w:rsid w:val="00DA47A8"/>
    <w:rsid w:val="00DA5808"/>
    <w:rsid w:val="00DA62E1"/>
    <w:rsid w:val="00DA6996"/>
    <w:rsid w:val="00DB1433"/>
    <w:rsid w:val="00DB3592"/>
    <w:rsid w:val="00DB4C93"/>
    <w:rsid w:val="00DB75D7"/>
    <w:rsid w:val="00DC3F8A"/>
    <w:rsid w:val="00DC7102"/>
    <w:rsid w:val="00DD1A52"/>
    <w:rsid w:val="00DD369A"/>
    <w:rsid w:val="00DD46E9"/>
    <w:rsid w:val="00DD544D"/>
    <w:rsid w:val="00DE031F"/>
    <w:rsid w:val="00DE0D00"/>
    <w:rsid w:val="00DE16CD"/>
    <w:rsid w:val="00DE5D64"/>
    <w:rsid w:val="00DE6492"/>
    <w:rsid w:val="00DF280B"/>
    <w:rsid w:val="00DF28B7"/>
    <w:rsid w:val="00DF50FF"/>
    <w:rsid w:val="00DF68C0"/>
    <w:rsid w:val="00DF6F01"/>
    <w:rsid w:val="00DF7F5A"/>
    <w:rsid w:val="00E0089F"/>
    <w:rsid w:val="00E00FFD"/>
    <w:rsid w:val="00E026AD"/>
    <w:rsid w:val="00E04C02"/>
    <w:rsid w:val="00E053B2"/>
    <w:rsid w:val="00E05889"/>
    <w:rsid w:val="00E0644B"/>
    <w:rsid w:val="00E126A6"/>
    <w:rsid w:val="00E139D5"/>
    <w:rsid w:val="00E13B0A"/>
    <w:rsid w:val="00E14CA5"/>
    <w:rsid w:val="00E152DF"/>
    <w:rsid w:val="00E20993"/>
    <w:rsid w:val="00E21F48"/>
    <w:rsid w:val="00E22D1B"/>
    <w:rsid w:val="00E235F5"/>
    <w:rsid w:val="00E23783"/>
    <w:rsid w:val="00E257D4"/>
    <w:rsid w:val="00E26411"/>
    <w:rsid w:val="00E264BC"/>
    <w:rsid w:val="00E266FE"/>
    <w:rsid w:val="00E26762"/>
    <w:rsid w:val="00E307B6"/>
    <w:rsid w:val="00E3667F"/>
    <w:rsid w:val="00E404D5"/>
    <w:rsid w:val="00E41AD6"/>
    <w:rsid w:val="00E42017"/>
    <w:rsid w:val="00E42730"/>
    <w:rsid w:val="00E43326"/>
    <w:rsid w:val="00E43E2E"/>
    <w:rsid w:val="00E459B6"/>
    <w:rsid w:val="00E46268"/>
    <w:rsid w:val="00E46C51"/>
    <w:rsid w:val="00E52C38"/>
    <w:rsid w:val="00E5444C"/>
    <w:rsid w:val="00E545FA"/>
    <w:rsid w:val="00E55390"/>
    <w:rsid w:val="00E55854"/>
    <w:rsid w:val="00E56B10"/>
    <w:rsid w:val="00E62367"/>
    <w:rsid w:val="00E628AD"/>
    <w:rsid w:val="00E64339"/>
    <w:rsid w:val="00E66AD2"/>
    <w:rsid w:val="00E677BD"/>
    <w:rsid w:val="00E70C44"/>
    <w:rsid w:val="00E72B6E"/>
    <w:rsid w:val="00E74BE2"/>
    <w:rsid w:val="00E75976"/>
    <w:rsid w:val="00E76581"/>
    <w:rsid w:val="00E7769B"/>
    <w:rsid w:val="00E829DF"/>
    <w:rsid w:val="00E82B58"/>
    <w:rsid w:val="00E872A7"/>
    <w:rsid w:val="00E94687"/>
    <w:rsid w:val="00E96AD0"/>
    <w:rsid w:val="00E97B27"/>
    <w:rsid w:val="00E97D63"/>
    <w:rsid w:val="00EA0624"/>
    <w:rsid w:val="00EA19E9"/>
    <w:rsid w:val="00EA369D"/>
    <w:rsid w:val="00EA3B0C"/>
    <w:rsid w:val="00EA3C56"/>
    <w:rsid w:val="00EA411E"/>
    <w:rsid w:val="00EA55F4"/>
    <w:rsid w:val="00EA641F"/>
    <w:rsid w:val="00EA6A5A"/>
    <w:rsid w:val="00EA7A0A"/>
    <w:rsid w:val="00EB031C"/>
    <w:rsid w:val="00EB19E0"/>
    <w:rsid w:val="00EB5A80"/>
    <w:rsid w:val="00EC07DD"/>
    <w:rsid w:val="00EC0D7C"/>
    <w:rsid w:val="00EC212C"/>
    <w:rsid w:val="00EC2F2F"/>
    <w:rsid w:val="00EC3652"/>
    <w:rsid w:val="00EC5631"/>
    <w:rsid w:val="00EC7F14"/>
    <w:rsid w:val="00ED450E"/>
    <w:rsid w:val="00ED45CA"/>
    <w:rsid w:val="00EE220A"/>
    <w:rsid w:val="00EE2853"/>
    <w:rsid w:val="00EE6801"/>
    <w:rsid w:val="00EF1075"/>
    <w:rsid w:val="00EF5D36"/>
    <w:rsid w:val="00EF66FC"/>
    <w:rsid w:val="00EF6A61"/>
    <w:rsid w:val="00EF7936"/>
    <w:rsid w:val="00F0135B"/>
    <w:rsid w:val="00F0215B"/>
    <w:rsid w:val="00F02E73"/>
    <w:rsid w:val="00F03B61"/>
    <w:rsid w:val="00F047AD"/>
    <w:rsid w:val="00F04904"/>
    <w:rsid w:val="00F10140"/>
    <w:rsid w:val="00F11BAF"/>
    <w:rsid w:val="00F11CE3"/>
    <w:rsid w:val="00F12825"/>
    <w:rsid w:val="00F13354"/>
    <w:rsid w:val="00F16FDF"/>
    <w:rsid w:val="00F17DCE"/>
    <w:rsid w:val="00F22750"/>
    <w:rsid w:val="00F23455"/>
    <w:rsid w:val="00F23CA1"/>
    <w:rsid w:val="00F2401A"/>
    <w:rsid w:val="00F2646F"/>
    <w:rsid w:val="00F2696E"/>
    <w:rsid w:val="00F27E65"/>
    <w:rsid w:val="00F27FDF"/>
    <w:rsid w:val="00F35525"/>
    <w:rsid w:val="00F405C9"/>
    <w:rsid w:val="00F40A19"/>
    <w:rsid w:val="00F414CD"/>
    <w:rsid w:val="00F414F8"/>
    <w:rsid w:val="00F44859"/>
    <w:rsid w:val="00F44FA1"/>
    <w:rsid w:val="00F47626"/>
    <w:rsid w:val="00F47825"/>
    <w:rsid w:val="00F47CAB"/>
    <w:rsid w:val="00F50275"/>
    <w:rsid w:val="00F505C7"/>
    <w:rsid w:val="00F51366"/>
    <w:rsid w:val="00F515F3"/>
    <w:rsid w:val="00F51EBD"/>
    <w:rsid w:val="00F54824"/>
    <w:rsid w:val="00F566F6"/>
    <w:rsid w:val="00F56CE1"/>
    <w:rsid w:val="00F62833"/>
    <w:rsid w:val="00F62D01"/>
    <w:rsid w:val="00F62EE5"/>
    <w:rsid w:val="00F648CB"/>
    <w:rsid w:val="00F64C7D"/>
    <w:rsid w:val="00F666D7"/>
    <w:rsid w:val="00F669C5"/>
    <w:rsid w:val="00F70C6C"/>
    <w:rsid w:val="00F715D4"/>
    <w:rsid w:val="00F72DEA"/>
    <w:rsid w:val="00F763DC"/>
    <w:rsid w:val="00F771C1"/>
    <w:rsid w:val="00F803B0"/>
    <w:rsid w:val="00F80B41"/>
    <w:rsid w:val="00F80E14"/>
    <w:rsid w:val="00F80E25"/>
    <w:rsid w:val="00F84101"/>
    <w:rsid w:val="00F84672"/>
    <w:rsid w:val="00F84C55"/>
    <w:rsid w:val="00F869B7"/>
    <w:rsid w:val="00F86FB8"/>
    <w:rsid w:val="00F8766C"/>
    <w:rsid w:val="00F876E5"/>
    <w:rsid w:val="00F9005C"/>
    <w:rsid w:val="00F904AE"/>
    <w:rsid w:val="00F925C6"/>
    <w:rsid w:val="00F97F55"/>
    <w:rsid w:val="00FA0966"/>
    <w:rsid w:val="00FA2A5F"/>
    <w:rsid w:val="00FA6905"/>
    <w:rsid w:val="00FA7A01"/>
    <w:rsid w:val="00FB03E9"/>
    <w:rsid w:val="00FB0A14"/>
    <w:rsid w:val="00FB4456"/>
    <w:rsid w:val="00FB5688"/>
    <w:rsid w:val="00FB5AE9"/>
    <w:rsid w:val="00FB5D74"/>
    <w:rsid w:val="00FC1E4B"/>
    <w:rsid w:val="00FC2C72"/>
    <w:rsid w:val="00FC3A0E"/>
    <w:rsid w:val="00FD06B7"/>
    <w:rsid w:val="00FD0A3A"/>
    <w:rsid w:val="00FD16AF"/>
    <w:rsid w:val="00FD1BAA"/>
    <w:rsid w:val="00FD1F4D"/>
    <w:rsid w:val="00FD2A3E"/>
    <w:rsid w:val="00FD5910"/>
    <w:rsid w:val="00FD6FFE"/>
    <w:rsid w:val="00FD7077"/>
    <w:rsid w:val="00FE390E"/>
    <w:rsid w:val="00FE5BBC"/>
    <w:rsid w:val="00FF3138"/>
    <w:rsid w:val="00FF507F"/>
    <w:rsid w:val="00FF6474"/>
    <w:rsid w:val="00FF649E"/>
    <w:rsid w:val="00FF68B9"/>
    <w:rsid w:val="00FF6FE3"/>
    <w:rsid w:val="0690DB08"/>
    <w:rsid w:val="0D8EA4FC"/>
    <w:rsid w:val="169F626E"/>
    <w:rsid w:val="22BAA86E"/>
    <w:rsid w:val="2AF6857A"/>
    <w:rsid w:val="305FD71A"/>
    <w:rsid w:val="36830C0E"/>
    <w:rsid w:val="3C748156"/>
    <w:rsid w:val="455F260D"/>
    <w:rsid w:val="7BC08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B99236"/>
  <w15:docId w15:val="{6A3573FF-6C79-44AB-BDE7-52C3F7374B1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6132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72751E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D3320"/>
    <w:pPr>
      <w:keepNext/>
      <w:keepLines/>
      <w:spacing w:before="40" w:line="259" w:lineRule="auto"/>
      <w:outlineLvl w:val="2"/>
    </w:pPr>
    <w:rPr>
      <w:rFonts w:ascii="Cambria" w:hAnsi="Cambria" w:cs="Times New Roman"/>
      <w:b/>
      <w:bCs/>
      <w:color w:val="4F81BD"/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har"/>
    <w:qFormat/>
    <w:rsid w:val="002D3320"/>
    <w:pPr>
      <w:keepNext/>
      <w:outlineLvl w:val="4"/>
    </w:pPr>
    <w:rPr>
      <w:rFonts w:ascii="Times New Roman" w:hAnsi="Times New Roman" w:cs="Times New Roman"/>
      <w:b/>
      <w:sz w:val="24"/>
      <w:szCs w:val="20"/>
    </w:rPr>
  </w:style>
  <w:style w:type="paragraph" w:styleId="Ttulo9">
    <w:name w:val="heading 9"/>
    <w:basedOn w:val="Normal"/>
    <w:next w:val="Normal"/>
    <w:link w:val="Ttulo9Char"/>
    <w:qFormat/>
    <w:rsid w:val="002D3320"/>
    <w:pPr>
      <w:spacing w:before="240" w:after="60"/>
      <w:outlineLvl w:val="8"/>
    </w:pPr>
    <w:rPr>
      <w:rFonts w:cs="Arial"/>
      <w:sz w:val="22"/>
      <w:szCs w:val="22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rsid w:val="004B460A"/>
    <w:rPr>
      <w:b/>
      <w:color w:val="000000"/>
      <w:sz w:val="24"/>
    </w:rPr>
  </w:style>
  <w:style w:type="paragraph" w:styleId="Nvel2" w:customStyle="1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styleId="normalchar1" w:customStyle="1">
    <w:name w:val="normal__char1"/>
    <w:rsid w:val="008D51CC"/>
    <w:rPr>
      <w:rFonts w:hint="default" w:ascii="Arial" w:hAnsi="Arial" w:cs="Arial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72FC8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styleId="CitaoChar" w:customStyle="1">
    <w:name w:val="Citação Char"/>
    <w:link w:val="Citao"/>
    <w:uiPriority w:val="29"/>
    <w:rsid w:val="00872FC8"/>
    <w:rPr>
      <w:rFonts w:ascii="Arial" w:hAnsi="Arial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styleId="citao2" w:customStyle="1">
    <w:name w:val="citação 2"/>
    <w:basedOn w:val="Citao"/>
    <w:link w:val="citao2Char"/>
    <w:qFormat/>
    <w:rsid w:val="00872FC8"/>
    <w:rPr>
      <w:szCs w:val="20"/>
    </w:rPr>
  </w:style>
  <w:style w:type="character" w:styleId="citao2Char" w:customStyle="1">
    <w:name w:val="citação 2 Char"/>
    <w:basedOn w:val="CitaoChar"/>
    <w:link w:val="citao2"/>
    <w:rsid w:val="00872FC8"/>
    <w:rPr>
      <w:rFonts w:ascii="Arial" w:hAnsi="Arial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Heading 1a Char,Heading 1a Char Char,Heading 1a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aliases w:val="Cabeçalho superior Char,Heading 1a Char Char1,Heading 1a Char Char Char,Heading 1a Char1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styleId="em0020ementa" w:customStyle="1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styleId="cp0020corpodespachochar1" w:customStyle="1">
    <w:name w:val="cp_0020corpodespacho__char1"/>
    <w:rsid w:val="000F104D"/>
    <w:rPr>
      <w:rFonts w:hint="default"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styleId="em0020ementachar1" w:customStyle="1">
    <w:name w:val="em_0020ementa__char1"/>
    <w:rsid w:val="000F104D"/>
    <w:rPr>
      <w:rFonts w:hint="default"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2F697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2F697B"/>
    <w:rPr>
      <w:szCs w:val="20"/>
    </w:rPr>
  </w:style>
  <w:style w:type="character" w:styleId="TextodecomentrioChar" w:customStyle="1">
    <w:name w:val="Texto de comentário Char"/>
    <w:basedOn w:val="Fontepargpadro"/>
    <w:link w:val="Textodecomentrio"/>
    <w:rsid w:val="002F697B"/>
    <w:rPr>
      <w:rFonts w:ascii="Ecofont_Spranq_eco_Sans" w:hAnsi="Ecofont_Spranq_eco_Sans" w:cs="Tahoma"/>
    </w:rPr>
  </w:style>
  <w:style w:type="paragraph" w:styleId="Nivel01" w:customStyle="1">
    <w:name w:val="Nivel 01"/>
    <w:basedOn w:val="Ttulo1"/>
    <w:next w:val="Normal"/>
    <w:link w:val="Nivel01Char"/>
    <w:qFormat/>
    <w:rsid w:val="0093419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  <w:sz w:val="20"/>
    </w:rPr>
  </w:style>
  <w:style w:type="character" w:styleId="Nivel01Char" w:customStyle="1">
    <w:name w:val="Nivel 01 Char"/>
    <w:basedOn w:val="Ttulo1Char"/>
    <w:link w:val="Nivel01"/>
    <w:rsid w:val="00934194"/>
    <w:rPr>
      <w:rFonts w:ascii="Arial" w:hAnsi="Arial" w:eastAsiaTheme="majorEastAsia" w:cstheme="majorBidi"/>
      <w:b/>
      <w:bCs/>
      <w:color w:val="000000"/>
      <w:sz w:val="32"/>
      <w:szCs w:val="32"/>
    </w:rPr>
  </w:style>
  <w:style w:type="character" w:styleId="Ttulo1Char" w:customStyle="1">
    <w:name w:val="Título 1 Char"/>
    <w:basedOn w:val="Fontepargpadro"/>
    <w:link w:val="Ttulo1"/>
    <w:rsid w:val="0072751E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0D0743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ivel1" w:customStyle="1">
    <w:name w:val="Nivel1"/>
    <w:basedOn w:val="Ttulo1"/>
    <w:link w:val="Nivel1Char"/>
    <w:qFormat/>
    <w:rsid w:val="000735BA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12018B"/>
    <w:rPr>
      <w:b/>
      <w:bCs/>
    </w:rPr>
  </w:style>
  <w:style w:type="character" w:styleId="MenoPendente1" w:customStyle="1">
    <w:name w:val="Menção Pendente1"/>
    <w:basedOn w:val="Fontepargpadro"/>
    <w:uiPriority w:val="99"/>
    <w:semiHidden/>
    <w:unhideWhenUsed/>
    <w:rsid w:val="00B646BE"/>
    <w:rPr>
      <w:color w:val="808080"/>
      <w:shd w:val="clear" w:color="auto" w:fill="E6E6E6"/>
    </w:rPr>
  </w:style>
  <w:style w:type="character" w:styleId="Ttulo3Char" w:customStyle="1">
    <w:name w:val="Título 3 Char"/>
    <w:basedOn w:val="Fontepargpadro"/>
    <w:link w:val="Ttulo3"/>
    <w:uiPriority w:val="9"/>
    <w:semiHidden/>
    <w:rsid w:val="002D3320"/>
    <w:rPr>
      <w:rFonts w:ascii="Cambria" w:hAnsi="Cambria"/>
      <w:b/>
      <w:bCs/>
      <w:color w:val="4F81BD"/>
      <w:sz w:val="22"/>
      <w:szCs w:val="22"/>
      <w:lang w:eastAsia="en-US"/>
    </w:rPr>
  </w:style>
  <w:style w:type="character" w:styleId="Ttulo5Char" w:customStyle="1">
    <w:name w:val="Título 5 Char"/>
    <w:basedOn w:val="Fontepargpadro"/>
    <w:link w:val="Ttulo5"/>
    <w:rsid w:val="002D3320"/>
    <w:rPr>
      <w:b/>
      <w:sz w:val="24"/>
    </w:rPr>
  </w:style>
  <w:style w:type="character" w:styleId="Ttulo9Char" w:customStyle="1">
    <w:name w:val="Título 9 Char"/>
    <w:basedOn w:val="Fontepargpadro"/>
    <w:link w:val="Ttulo9"/>
    <w:rsid w:val="002D3320"/>
    <w:rPr>
      <w:rFonts w:ascii="Arial" w:hAnsi="Arial" w:cs="Arial"/>
      <w:sz w:val="22"/>
      <w:szCs w:val="22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D3320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semiHidden/>
    <w:rsid w:val="002D3320"/>
    <w:rPr>
      <w:rFonts w:ascii="Arial" w:hAnsi="Arial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2D3320"/>
    <w:rPr>
      <w:color w:val="808080"/>
    </w:rPr>
  </w:style>
  <w:style w:type="character" w:styleId="Nivel1Char" w:customStyle="1">
    <w:name w:val="Nivel1 Char"/>
    <w:basedOn w:val="Ttulo1Char"/>
    <w:link w:val="Nivel1"/>
    <w:rsid w:val="002D3320"/>
    <w:rPr>
      <w:rFonts w:ascii="Arial" w:hAnsi="Arial" w:cs="Arial" w:eastAsiaTheme="majorEastAsia"/>
      <w:b/>
      <w:color w:val="000000"/>
      <w:sz w:val="32"/>
      <w:szCs w:val="32"/>
    </w:rPr>
  </w:style>
  <w:style w:type="paragraph" w:styleId="Reviso">
    <w:name w:val="Revision"/>
    <w:hidden/>
    <w:uiPriority w:val="99"/>
    <w:semiHidden/>
    <w:rsid w:val="002D3320"/>
    <w:rPr>
      <w:rFonts w:ascii="Arial" w:hAnsi="Arial" w:cs="Tahoma"/>
      <w:szCs w:val="24"/>
    </w:rPr>
  </w:style>
  <w:style w:type="paragraph" w:styleId="PargrafodaLista1" w:customStyle="1">
    <w:name w:val="Parágrafo da Lista1"/>
    <w:basedOn w:val="Normal"/>
    <w:qFormat/>
    <w:rsid w:val="002D3320"/>
    <w:pPr>
      <w:ind w:left="720"/>
    </w:pPr>
    <w:rPr>
      <w:rFonts w:ascii="Ecofont_Spranq_eco_Sans" w:hAnsi="Ecofont_Spranq_eco_Sans" w:cs="Ecofont_Spranq_eco_Sans"/>
      <w:sz w:val="24"/>
    </w:rPr>
  </w:style>
  <w:style w:type="paragraph" w:styleId="Citao1" w:customStyle="1">
    <w:name w:val="Citação1"/>
    <w:basedOn w:val="Normal"/>
    <w:next w:val="Normal"/>
    <w:link w:val="QuoteChar"/>
    <w:uiPriority w:val="99"/>
    <w:qFormat/>
    <w:rsid w:val="002D332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styleId="QuoteChar" w:customStyle="1">
    <w:name w:val="Quote Char"/>
    <w:link w:val="Citao1"/>
    <w:uiPriority w:val="99"/>
    <w:rsid w:val="002D332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paragraph" w:styleId="Contedodatabela" w:customStyle="1">
    <w:name w:val="Conteúdo da tabela"/>
    <w:basedOn w:val="Normal"/>
    <w:rsid w:val="002D3320"/>
    <w:pPr>
      <w:widowControl w:val="0"/>
      <w:suppressLineNumbers/>
      <w:suppressAutoHyphens/>
    </w:pPr>
    <w:rPr>
      <w:rFonts w:ascii="Times New Roman" w:hAnsi="Times New Roman" w:eastAsia="Lucida Sans Unicode" w:cs="Times New Roman"/>
      <w:kern w:val="1"/>
      <w:sz w:val="24"/>
      <w:lang w:eastAsia="zh-CN"/>
    </w:rPr>
  </w:style>
  <w:style w:type="table" w:styleId="Tabelacomgrade1" w:customStyle="1">
    <w:name w:val="Tabela com grade1"/>
    <w:basedOn w:val="Tabelanormal"/>
    <w:next w:val="Tabelacomgrade"/>
    <w:rsid w:val="002D332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tulo">
    <w:name w:val="Title"/>
    <w:aliases w:val=" Char"/>
    <w:basedOn w:val="Normal"/>
    <w:link w:val="TtuloChar"/>
    <w:qFormat/>
    <w:rsid w:val="002D3320"/>
    <w:pPr>
      <w:jc w:val="center"/>
    </w:pPr>
    <w:rPr>
      <w:rFonts w:ascii="Times New Roman" w:hAnsi="Times New Roman" w:cs="Times New Roman"/>
      <w:b/>
      <w:sz w:val="24"/>
    </w:rPr>
  </w:style>
  <w:style w:type="character" w:styleId="TtuloChar" w:customStyle="1">
    <w:name w:val="Título Char"/>
    <w:aliases w:val=" Char Char"/>
    <w:basedOn w:val="Fontepargpadro"/>
    <w:link w:val="Ttulo"/>
    <w:rsid w:val="002D3320"/>
    <w:rPr>
      <w:b/>
      <w:sz w:val="24"/>
      <w:szCs w:val="24"/>
    </w:rPr>
  </w:style>
  <w:style w:type="table" w:styleId="Tabelacomgrade11" w:customStyle="1">
    <w:name w:val="Tabela com grade11"/>
    <w:basedOn w:val="Tabelanormal"/>
    <w:next w:val="Tabelacomgrade"/>
    <w:uiPriority w:val="59"/>
    <w:rsid w:val="002D3320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Semlista1" w:customStyle="1">
    <w:name w:val="Sem lista1"/>
    <w:next w:val="Semlista"/>
    <w:uiPriority w:val="99"/>
    <w:semiHidden/>
    <w:unhideWhenUsed/>
    <w:rsid w:val="002D3320"/>
  </w:style>
  <w:style w:type="paragraph" w:styleId="Ttulo31" w:customStyle="1">
    <w:name w:val="Título 31"/>
    <w:basedOn w:val="Normal"/>
    <w:next w:val="Normal"/>
    <w:uiPriority w:val="9"/>
    <w:semiHidden/>
    <w:unhideWhenUsed/>
    <w:qFormat/>
    <w:rsid w:val="002D3320"/>
    <w:pPr>
      <w:keepNext/>
      <w:keepLines/>
      <w:spacing w:before="200" w:line="276" w:lineRule="auto"/>
      <w:outlineLvl w:val="2"/>
    </w:pPr>
    <w:rPr>
      <w:rFonts w:ascii="Cambria" w:hAnsi="Cambria" w:cs="Times New Roman"/>
      <w:b/>
      <w:bCs/>
      <w:color w:val="4F81BD"/>
      <w:sz w:val="22"/>
      <w:szCs w:val="22"/>
      <w:lang w:eastAsia="en-US"/>
    </w:rPr>
  </w:style>
  <w:style w:type="numbering" w:styleId="Semlista11" w:customStyle="1">
    <w:name w:val="Sem lista11"/>
    <w:next w:val="Semlista"/>
    <w:uiPriority w:val="99"/>
    <w:semiHidden/>
    <w:unhideWhenUsed/>
    <w:rsid w:val="002D3320"/>
  </w:style>
  <w:style w:type="character" w:styleId="Hyperlink1" w:customStyle="1">
    <w:name w:val="Hyperlink1"/>
    <w:basedOn w:val="Fontepargpadro"/>
    <w:uiPriority w:val="99"/>
    <w:unhideWhenUsed/>
    <w:rsid w:val="002D3320"/>
    <w:rPr>
      <w:color w:val="0000FF"/>
      <w:u w:val="single"/>
    </w:rPr>
  </w:style>
  <w:style w:type="character" w:styleId="Fontepargpadro6" w:customStyle="1">
    <w:name w:val="Fonte parág. padrão6"/>
    <w:rsid w:val="002D3320"/>
  </w:style>
  <w:style w:type="paragraph" w:styleId="Default" w:customStyle="1">
    <w:name w:val="Default"/>
    <w:rsid w:val="002D3320"/>
    <w:pPr>
      <w:autoSpaceDE w:val="0"/>
    </w:pPr>
    <w:rPr>
      <w:rFonts w:ascii="Calibri" w:hAnsi="Calibri" w:eastAsia="SimSun" w:cs="Calibri"/>
      <w:color w:val="000000"/>
      <w:kern w:val="1"/>
      <w:sz w:val="24"/>
      <w:szCs w:val="24"/>
      <w:lang w:eastAsia="zh-CN"/>
    </w:rPr>
  </w:style>
  <w:style w:type="character" w:styleId="Ttulo3Char1" w:customStyle="1">
    <w:name w:val="Título 3 Char1"/>
    <w:basedOn w:val="Fontepargpadro"/>
    <w:uiPriority w:val="9"/>
    <w:semiHidden/>
    <w:rsid w:val="002D3320"/>
    <w:rPr>
      <w:rFonts w:ascii="Calibri Light" w:hAnsi="Calibri Light" w:eastAsia="Times New Roman" w:cs="Times New Roman"/>
      <w:color w:val="1F3763"/>
      <w:sz w:val="24"/>
      <w:szCs w:val="24"/>
    </w:rPr>
  </w:style>
  <w:style w:type="table" w:styleId="Tabelacomgrade2" w:customStyle="1">
    <w:name w:val="Tabela com grade2"/>
    <w:basedOn w:val="Tabelanormal"/>
    <w:next w:val="Tabelacomgrade"/>
    <w:uiPriority w:val="39"/>
    <w:rsid w:val="002D332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emlista2" w:customStyle="1">
    <w:name w:val="Sem lista2"/>
    <w:next w:val="Semlista"/>
    <w:uiPriority w:val="99"/>
    <w:semiHidden/>
    <w:unhideWhenUsed/>
    <w:rsid w:val="002D3320"/>
  </w:style>
  <w:style w:type="table" w:styleId="Tabelacomgrade3" w:customStyle="1">
    <w:name w:val="Tabela com grade3"/>
    <w:basedOn w:val="Tabelanormal"/>
    <w:next w:val="Tabelacomgrade"/>
    <w:uiPriority w:val="59"/>
    <w:rsid w:val="002D3320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Semlista12" w:customStyle="1">
    <w:name w:val="Sem lista12"/>
    <w:next w:val="Semlista"/>
    <w:semiHidden/>
    <w:rsid w:val="002D3320"/>
  </w:style>
  <w:style w:type="table" w:styleId="Tabelacomgrade12" w:customStyle="1">
    <w:name w:val="Tabela com grade12"/>
    <w:basedOn w:val="Tabelanormal"/>
    <w:next w:val="Tabelacomgrade"/>
    <w:rsid w:val="002D332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stiloEstilo6Negrito" w:customStyle="1">
    <w:name w:val="Estilo Estilo6 + Negrito"/>
    <w:basedOn w:val="Normal"/>
    <w:link w:val="EstiloEstilo6NegritoChar"/>
    <w:rsid w:val="002D3320"/>
    <w:pPr>
      <w:spacing w:before="1134" w:after="1134"/>
    </w:pPr>
    <w:rPr>
      <w:rFonts w:ascii="Times New Roman" w:hAnsi="Times New Roman" w:cs="Times New Roman"/>
      <w:b/>
      <w:bCs/>
      <w:sz w:val="24"/>
    </w:rPr>
  </w:style>
  <w:style w:type="character" w:styleId="EstiloEstilo6NegritoChar" w:customStyle="1">
    <w:name w:val="Estilo Estilo6 + Negrito Char"/>
    <w:link w:val="EstiloEstilo6Negrito"/>
    <w:rsid w:val="002D3320"/>
    <w:rPr>
      <w:b/>
      <w:bCs/>
      <w:sz w:val="24"/>
      <w:szCs w:val="24"/>
    </w:rPr>
  </w:style>
  <w:style w:type="paragraph" w:styleId="TtulodaTabela" w:customStyle="1">
    <w:name w:val="Título da Tabela"/>
    <w:basedOn w:val="Normal"/>
    <w:rsid w:val="0077380D"/>
    <w:pPr>
      <w:widowControl w:val="0"/>
      <w:suppressLineNumbers/>
      <w:suppressAutoHyphens/>
      <w:spacing w:after="120"/>
      <w:jc w:val="center"/>
    </w:pPr>
    <w:rPr>
      <w:rFonts w:ascii="Times New Roman" w:hAnsi="Times New Roman" w:eastAsia="Arial Unicode MS" w:cs="Times New Roman"/>
      <w:b/>
      <w:bCs/>
      <w:i/>
      <w:iCs/>
      <w:szCs w:val="20"/>
    </w:rPr>
  </w:style>
  <w:style w:type="paragraph" w:styleId="Corpodetexto21" w:customStyle="1">
    <w:name w:val="Corpo de texto 21"/>
    <w:basedOn w:val="Normal"/>
    <w:rsid w:val="0077380D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Nivel01Titulo" w:customStyle="1">
    <w:name w:val="Nivel_01_Titulo"/>
    <w:basedOn w:val="Ttulo1"/>
    <w:next w:val="Normal"/>
    <w:link w:val="Nivel01TituloChar"/>
    <w:qFormat/>
    <w:rsid w:val="0077380D"/>
    <w:pPr>
      <w:numPr>
        <w:numId w:val="35"/>
      </w:numPr>
      <w:tabs>
        <w:tab w:val="left" w:pos="567"/>
      </w:tabs>
      <w:jc w:val="both"/>
    </w:pPr>
    <w:rPr>
      <w:rFonts w:ascii="Arial" w:hAnsi="Arial"/>
      <w:b/>
      <w:bCs/>
    </w:rPr>
  </w:style>
  <w:style w:type="character" w:styleId="Nivel01TituloChar" w:customStyle="1">
    <w:name w:val="Nivel_01_Titulo Char"/>
    <w:basedOn w:val="Ttulo1Char"/>
    <w:link w:val="Nivel01Titulo"/>
    <w:rsid w:val="0077380D"/>
    <w:rPr>
      <w:rFonts w:ascii="Arial" w:hAnsi="Arial" w:eastAsiaTheme="majorEastAsia" w:cstheme="majorBidi"/>
      <w:b/>
      <w:bCs/>
      <w:color w:val="365F91" w:themeColor="accent1" w:themeShade="BF"/>
      <w:sz w:val="32"/>
      <w:szCs w:val="32"/>
    </w:rPr>
  </w:style>
  <w:style w:type="table" w:styleId="TableNormal" w:customStyle="1">
    <w:name w:val="Normal Table0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24A9E"/>
    <w:pPr>
      <w:widowControl w:val="0"/>
      <w:autoSpaceDE w:val="0"/>
      <w:autoSpaceDN w:val="0"/>
    </w:pPr>
    <w:rPr>
      <w:rFonts w:ascii="Times New Roman" w:hAnsi="Times New Roman" w:cs="Times New Roman"/>
      <w:sz w:val="24"/>
      <w:lang w:bidi="pt-BR"/>
    </w:rPr>
  </w:style>
  <w:style w:type="character" w:styleId="CorpodetextoChar" w:customStyle="1">
    <w:name w:val="Corpo de texto Char"/>
    <w:basedOn w:val="Fontepargpadro"/>
    <w:link w:val="Corpodetexto"/>
    <w:uiPriority w:val="1"/>
    <w:rsid w:val="00724A9E"/>
    <w:rPr>
      <w:sz w:val="24"/>
      <w:szCs w:val="24"/>
      <w:lang w:bidi="pt-BR"/>
    </w:rPr>
  </w:style>
  <w:style w:type="table" w:styleId="TableNormal1" w:customStyle="1">
    <w:name w:val="Table Normal1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11" w:customStyle="1">
    <w:name w:val="Título 11"/>
    <w:basedOn w:val="Normal"/>
    <w:uiPriority w:val="1"/>
    <w:qFormat/>
    <w:rsid w:val="00724A9E"/>
    <w:pPr>
      <w:widowControl w:val="0"/>
      <w:autoSpaceDE w:val="0"/>
      <w:autoSpaceDN w:val="0"/>
      <w:ind w:left="942"/>
      <w:outlineLvl w:val="1"/>
    </w:pPr>
    <w:rPr>
      <w:rFonts w:ascii="Times New Roman" w:hAnsi="Times New Roman" w:cs="Times New Roman"/>
      <w:b/>
      <w:bCs/>
      <w:sz w:val="24"/>
      <w:lang w:bidi="pt-BR"/>
    </w:rPr>
  </w:style>
  <w:style w:type="table" w:styleId="TableNormal2" w:customStyle="1">
    <w:name w:val="Table Normal2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3" w:customStyle="1">
    <w:name w:val="Table Normal3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4" w:customStyle="1">
    <w:name w:val="Table Normal4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724A9E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bidi="pt-BR"/>
    </w:rPr>
  </w:style>
  <w:style w:type="table" w:styleId="TableNormal5" w:customStyle="1">
    <w:name w:val="Table Normal5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4" w:customStyle="1">
    <w:name w:val="Tabela com grade4"/>
    <w:basedOn w:val="Tabelanormal"/>
    <w:next w:val="Tabelacomgrade"/>
    <w:uiPriority w:val="59"/>
    <w:rsid w:val="00465C0B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cabecalhocentralizado" w:customStyle="1">
    <w:name w:val="cabecalho_centralizado"/>
    <w:basedOn w:val="Normal"/>
    <w:rsid w:val="00E2676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notarodapealinhadoesquerda" w:customStyle="1">
    <w:name w:val="nota_rodape_alinhado_esquerda"/>
    <w:basedOn w:val="Normal"/>
    <w:rsid w:val="003E673B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tabelatextocentralizado" w:customStyle="1">
    <w:name w:val="tabela_texto_centralizado"/>
    <w:basedOn w:val="Normal"/>
    <w:rsid w:val="00790FAC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tabelatextoalinhadoesquerda" w:customStyle="1">
    <w:name w:val="tabela_texto_alinhado_esquerda"/>
    <w:basedOn w:val="Normal"/>
    <w:rsid w:val="003370E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tabelatextojustificado" w:customStyle="1">
    <w:name w:val="tabela_texto_justificado"/>
    <w:basedOn w:val="Normal"/>
    <w:rsid w:val="00584308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845C3-3284-4E28-B665-8B0CC6911F7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modelo de modelo de minuta.dotx</ap:Template>
  <ap:Application>Microsoft Word for the web</ap:Application>
  <ap:DocSecurity>0</ap:DocSecurity>
  <ap:ScaleCrop>false</ap:ScaleCrop>
  <ap:Company>AGU/CGU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Edital Pregão Eletrônico Serviços Contínuos com dedicação de mão de obra, Habilitação Completa - Híbrido</dc:title>
  <dc:subject/>
  <dc:creator>Manoel Filho</dc:creator>
  <keywords/>
  <dc:description/>
  <lastModifiedBy>Mikeli Sabrina da Cunha Queiroz</lastModifiedBy>
  <revision>4</revision>
  <lastPrinted>2019-07-30T18:13:00.0000000Z</lastPrinted>
  <dcterms:created xsi:type="dcterms:W3CDTF">2022-10-19T12:55:00.0000000Z</dcterms:created>
  <dcterms:modified xsi:type="dcterms:W3CDTF">2023-10-10T18:57:48.4766299Z</dcterms:modified>
</coreProperties>
</file>